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D280" w14:textId="68DD91E9" w:rsidR="00AE4D82" w:rsidRDefault="00AE4D82" w:rsidP="00AE4D82">
      <w:pPr>
        <w:pStyle w:val="CRCoverPage"/>
        <w:tabs>
          <w:tab w:val="right" w:pos="9639"/>
        </w:tabs>
        <w:spacing w:after="0"/>
        <w:rPr>
          <w:b/>
          <w:i/>
          <w:noProof/>
          <w:sz w:val="28"/>
        </w:rPr>
      </w:pPr>
      <w:r>
        <w:rPr>
          <w:b/>
          <w:noProof/>
          <w:sz w:val="24"/>
        </w:rPr>
        <w:t xml:space="preserve">3GPP </w:t>
      </w:r>
      <w:r w:rsidRPr="00593993">
        <w:rPr>
          <w:b/>
          <w:noProof/>
          <w:sz w:val="24"/>
          <w:shd w:val="clear" w:color="auto" w:fill="FFFFFF" w:themeFill="background1"/>
        </w:rPr>
        <w:t>TSG-CT WG1 Meeting #</w:t>
      </w:r>
      <w:r>
        <w:rPr>
          <w:b/>
          <w:noProof/>
          <w:sz w:val="24"/>
        </w:rPr>
        <w:t>13</w:t>
      </w:r>
      <w:r w:rsidR="002D2AAE">
        <w:rPr>
          <w:b/>
          <w:noProof/>
          <w:sz w:val="24"/>
        </w:rPr>
        <w:t>8</w:t>
      </w:r>
      <w:r>
        <w:rPr>
          <w:b/>
          <w:noProof/>
          <w:sz w:val="24"/>
          <w:lang w:val="hr-HR"/>
        </w:rPr>
        <w:t>-</w:t>
      </w:r>
      <w:r>
        <w:rPr>
          <w:b/>
          <w:noProof/>
          <w:sz w:val="24"/>
        </w:rPr>
        <w:t>e</w:t>
      </w:r>
      <w:r>
        <w:rPr>
          <w:b/>
          <w:i/>
          <w:noProof/>
          <w:sz w:val="28"/>
        </w:rPr>
        <w:tab/>
      </w:r>
      <w:r w:rsidR="00814A0C" w:rsidRPr="00814A0C">
        <w:rPr>
          <w:b/>
          <w:noProof/>
          <w:sz w:val="24"/>
        </w:rPr>
        <w:t>C1-225951</w:t>
      </w:r>
    </w:p>
    <w:p w14:paraId="46FA6D8A" w14:textId="02F2642A" w:rsidR="00AE4D82" w:rsidRDefault="00AE4D82" w:rsidP="00AE4D82">
      <w:pPr>
        <w:pStyle w:val="CRCoverPage"/>
        <w:outlineLvl w:val="0"/>
        <w:rPr>
          <w:b/>
          <w:noProof/>
          <w:sz w:val="24"/>
        </w:rPr>
      </w:pPr>
      <w:r w:rsidRPr="00593993">
        <w:rPr>
          <w:b/>
          <w:noProof/>
          <w:sz w:val="24"/>
        </w:rPr>
        <w:t>E-Meeting, 1</w:t>
      </w:r>
      <w:r w:rsidR="00593993" w:rsidRPr="00593993">
        <w:rPr>
          <w:b/>
          <w:noProof/>
          <w:sz w:val="24"/>
        </w:rPr>
        <w:t>0</w:t>
      </w:r>
      <w:r w:rsidRPr="00593993">
        <w:rPr>
          <w:b/>
          <w:noProof/>
          <w:sz w:val="24"/>
          <w:vertAlign w:val="superscript"/>
        </w:rPr>
        <w:t>th</w:t>
      </w:r>
      <w:r w:rsidRPr="00593993">
        <w:rPr>
          <w:b/>
          <w:noProof/>
          <w:sz w:val="24"/>
        </w:rPr>
        <w:t xml:space="preserve"> – </w:t>
      </w:r>
      <w:r w:rsidR="00593993" w:rsidRPr="00593993">
        <w:rPr>
          <w:b/>
          <w:noProof/>
          <w:sz w:val="24"/>
        </w:rPr>
        <w:t>14</w:t>
      </w:r>
      <w:r w:rsidRPr="00593993">
        <w:rPr>
          <w:b/>
          <w:noProof/>
          <w:sz w:val="24"/>
          <w:vertAlign w:val="superscript"/>
        </w:rPr>
        <w:t>th</w:t>
      </w:r>
      <w:r w:rsidRPr="00593993">
        <w:rPr>
          <w:b/>
          <w:noProof/>
          <w:sz w:val="24"/>
        </w:rPr>
        <w:t xml:space="preserve"> </w:t>
      </w:r>
      <w:r w:rsidR="00593993" w:rsidRPr="00593993">
        <w:rPr>
          <w:b/>
          <w:noProof/>
          <w:sz w:val="24"/>
        </w:rPr>
        <w:t>October</w:t>
      </w:r>
      <w:r w:rsidRPr="00593993">
        <w:rPr>
          <w:b/>
          <w:noProof/>
          <w:sz w:val="24"/>
        </w:rPr>
        <w:t xml:space="preserve"> 2022</w:t>
      </w:r>
    </w:p>
    <w:p w14:paraId="6AA166CE" w14:textId="487DAD2D" w:rsidR="0007498D" w:rsidRDefault="0007498D" w:rsidP="0007498D">
      <w:pPr>
        <w:pStyle w:val="CRCoverPage"/>
        <w:tabs>
          <w:tab w:val="right" w:pos="9639"/>
        </w:tabs>
        <w:spacing w:after="0"/>
        <w:rPr>
          <w:b/>
          <w:noProof/>
          <w:sz w:val="24"/>
        </w:rPr>
      </w:pPr>
      <w:r>
        <w:rPr>
          <w:b/>
          <w:noProof/>
          <w:sz w:val="24"/>
        </w:rPr>
        <w:tab/>
      </w:r>
    </w:p>
    <w:p w14:paraId="01B51650" w14:textId="77777777" w:rsidR="00894D70" w:rsidRPr="006C2E80" w:rsidRDefault="00894D70" w:rsidP="00894D7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Intel</w:t>
      </w:r>
    </w:p>
    <w:p w14:paraId="1B259A29" w14:textId="54B9C21C" w:rsidR="00894D70" w:rsidRPr="006C2E80" w:rsidRDefault="00894D70" w:rsidP="00894D7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6A1199" w:rsidRPr="006A1199">
        <w:rPr>
          <w:rFonts w:ascii="Arial" w:eastAsia="Batang" w:hAnsi="Arial" w:cs="Arial"/>
          <w:b/>
          <w:sz w:val="24"/>
          <w:szCs w:val="24"/>
          <w:lang w:eastAsia="zh-CN"/>
        </w:rPr>
        <w:t>CT aspects of enhancement of 5G UE Policy</w:t>
      </w:r>
    </w:p>
    <w:p w14:paraId="0C97D8FD" w14:textId="5A2F3DE3" w:rsidR="00894D70" w:rsidRPr="006C2E80" w:rsidRDefault="00894D70" w:rsidP="00894D7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D91B8F">
        <w:rPr>
          <w:rFonts w:ascii="Arial" w:eastAsia="Batang" w:hAnsi="Arial"/>
          <w:b/>
          <w:sz w:val="24"/>
          <w:szCs w:val="24"/>
          <w:lang w:val="en-US" w:eastAsia="zh-CN"/>
        </w:rPr>
        <w:t>Approval</w:t>
      </w:r>
    </w:p>
    <w:p w14:paraId="386C0DF8" w14:textId="10C4B090" w:rsidR="00894D70" w:rsidRDefault="00894D70" w:rsidP="00894D7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2571">
        <w:rPr>
          <w:rFonts w:ascii="Arial" w:eastAsia="Batang" w:hAnsi="Arial"/>
          <w:b/>
          <w:sz w:val="24"/>
          <w:szCs w:val="24"/>
          <w:lang w:val="en-US" w:eastAsia="zh-CN"/>
        </w:rPr>
        <w:t>18.1.1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E4AC7FE" w14:textId="77777777" w:rsidR="00C07732" w:rsidRDefault="00C07732" w:rsidP="00C07732">
      <w:pPr>
        <w:jc w:val="center"/>
        <w:rPr>
          <w:rFonts w:cs="Arial"/>
          <w:noProof/>
          <w:color w:val="auto"/>
          <w:lang w:eastAsia="en-US"/>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961C3CA" w14:textId="012006C6" w:rsidR="006C2E80" w:rsidRPr="006C2E80" w:rsidRDefault="008A76FD" w:rsidP="006C2E80">
      <w:pPr>
        <w:pStyle w:val="Heading8"/>
      </w:pPr>
      <w:r w:rsidRPr="006C2E80">
        <w:t>Title</w:t>
      </w:r>
      <w:r w:rsidR="00985B73" w:rsidRPr="006C2E80">
        <w:t>:</w:t>
      </w:r>
      <w:r w:rsidR="00380674">
        <w:t xml:space="preserve"> </w:t>
      </w:r>
      <w:r w:rsidR="00380674" w:rsidRPr="00380674">
        <w:t xml:space="preserve">CT aspects of </w:t>
      </w:r>
      <w:r w:rsidR="00A31E48" w:rsidRPr="00A31E48">
        <w:t>enhancement of 5G UE Policy</w:t>
      </w:r>
    </w:p>
    <w:p w14:paraId="289CB42C" w14:textId="4F326115" w:rsidR="006C2E80" w:rsidRDefault="00E13CB2" w:rsidP="006C2E80">
      <w:pPr>
        <w:pStyle w:val="Heading8"/>
      </w:pPr>
      <w:r>
        <w:t>A</w:t>
      </w:r>
      <w:r w:rsidR="00B078D6">
        <w:t>cronym:</w:t>
      </w:r>
      <w:r w:rsidR="00A31E48">
        <w:t xml:space="preserve"> </w:t>
      </w:r>
      <w:r w:rsidR="00A31E48" w:rsidRPr="00A31E48">
        <w:t>eUEPO</w:t>
      </w:r>
    </w:p>
    <w:p w14:paraId="679E2B2D" w14:textId="7A1B8785" w:rsidR="006C2E80" w:rsidRDefault="00B078D6" w:rsidP="006C2E80">
      <w:pPr>
        <w:pStyle w:val="Heading8"/>
      </w:pPr>
      <w:r>
        <w:t>Unique identifier</w:t>
      </w:r>
      <w:r w:rsidR="00F41A27">
        <w:t>:</w:t>
      </w:r>
      <w:r w:rsidR="006C2E80">
        <w:tab/>
      </w:r>
      <w:r w:rsidR="00A31E48">
        <w:t>TBD</w:t>
      </w:r>
    </w:p>
    <w:p w14:paraId="63EE9719" w14:textId="62476320" w:rsidR="003F7142" w:rsidRDefault="003F7142" w:rsidP="006C2E80">
      <w:pPr>
        <w:pStyle w:val="Heading8"/>
      </w:pPr>
      <w:r w:rsidRPr="003F7142">
        <w:t>Potential target Release:</w:t>
      </w:r>
      <w:r w:rsidR="00A31E48">
        <w:t xml:space="preserve"> </w:t>
      </w:r>
      <w:r w:rsidRPr="00A31E48">
        <w:t>Rel-</w:t>
      </w:r>
      <w:r w:rsidR="00A31E48" w:rsidRPr="00A31E48">
        <w:t>18</w:t>
      </w:r>
    </w:p>
    <w:p w14:paraId="53277F89" w14:textId="0F856A40" w:rsidR="003F7142" w:rsidRPr="006C2E80" w:rsidRDefault="003F7142" w:rsidP="004C6FFC">
      <w:pPr>
        <w:pStyle w:val="Guidance"/>
      </w:pPr>
    </w:p>
    <w:p w14:paraId="2D54825D" w14:textId="0545B87F" w:rsidR="004260A5" w:rsidRDefault="004260A5" w:rsidP="00A31E48">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C6FF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C6FF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C6FFC">
            <w:pPr>
              <w:pStyle w:val="TAH"/>
            </w:pPr>
            <w:r>
              <w:t>ME</w:t>
            </w:r>
          </w:p>
        </w:tc>
        <w:tc>
          <w:tcPr>
            <w:tcW w:w="850" w:type="dxa"/>
            <w:tcBorders>
              <w:bottom w:val="single" w:sz="12" w:space="0" w:color="auto"/>
            </w:tcBorders>
            <w:shd w:val="clear" w:color="auto" w:fill="E0E0E0"/>
          </w:tcPr>
          <w:p w14:paraId="5E5618FC" w14:textId="77777777" w:rsidR="004260A5" w:rsidRDefault="004260A5" w:rsidP="004C6FFC">
            <w:pPr>
              <w:pStyle w:val="TAH"/>
            </w:pPr>
            <w:r>
              <w:t>AN</w:t>
            </w:r>
          </w:p>
        </w:tc>
        <w:tc>
          <w:tcPr>
            <w:tcW w:w="851" w:type="dxa"/>
            <w:tcBorders>
              <w:bottom w:val="single" w:sz="12" w:space="0" w:color="auto"/>
            </w:tcBorders>
            <w:shd w:val="clear" w:color="auto" w:fill="E0E0E0"/>
          </w:tcPr>
          <w:p w14:paraId="2809724F" w14:textId="77777777" w:rsidR="004260A5" w:rsidRDefault="004260A5" w:rsidP="004C6FFC">
            <w:pPr>
              <w:pStyle w:val="TAH"/>
            </w:pPr>
            <w:r>
              <w:t>CN</w:t>
            </w:r>
          </w:p>
        </w:tc>
        <w:tc>
          <w:tcPr>
            <w:tcW w:w="1752" w:type="dxa"/>
            <w:tcBorders>
              <w:bottom w:val="single" w:sz="12" w:space="0" w:color="auto"/>
            </w:tcBorders>
            <w:shd w:val="clear" w:color="auto" w:fill="E0E0E0"/>
          </w:tcPr>
          <w:p w14:paraId="0D7316B8" w14:textId="77777777" w:rsidR="004260A5" w:rsidRDefault="004260A5" w:rsidP="004C6FF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C6FFC">
            <w:pPr>
              <w:pStyle w:val="TAH"/>
            </w:pPr>
            <w:r>
              <w:t>Yes</w:t>
            </w:r>
          </w:p>
        </w:tc>
        <w:tc>
          <w:tcPr>
            <w:tcW w:w="1275" w:type="dxa"/>
            <w:tcBorders>
              <w:top w:val="nil"/>
              <w:left w:val="nil"/>
            </w:tcBorders>
          </w:tcPr>
          <w:p w14:paraId="35B295F5" w14:textId="77777777" w:rsidR="004260A5" w:rsidRDefault="004260A5" w:rsidP="004C6FFC">
            <w:pPr>
              <w:pStyle w:val="TAC"/>
            </w:pPr>
          </w:p>
        </w:tc>
        <w:tc>
          <w:tcPr>
            <w:tcW w:w="1037" w:type="dxa"/>
            <w:tcBorders>
              <w:top w:val="nil"/>
            </w:tcBorders>
          </w:tcPr>
          <w:p w14:paraId="1F2F978C" w14:textId="35B25857" w:rsidR="004260A5" w:rsidRDefault="00A31E48" w:rsidP="004C6FFC">
            <w:pPr>
              <w:pStyle w:val="TAC"/>
            </w:pPr>
            <w:r>
              <w:t>X</w:t>
            </w:r>
          </w:p>
        </w:tc>
        <w:tc>
          <w:tcPr>
            <w:tcW w:w="850" w:type="dxa"/>
            <w:tcBorders>
              <w:top w:val="nil"/>
            </w:tcBorders>
          </w:tcPr>
          <w:p w14:paraId="7FD58A88" w14:textId="77777777" w:rsidR="004260A5" w:rsidRDefault="004260A5" w:rsidP="004C6FFC">
            <w:pPr>
              <w:pStyle w:val="TAC"/>
            </w:pPr>
          </w:p>
        </w:tc>
        <w:tc>
          <w:tcPr>
            <w:tcW w:w="851" w:type="dxa"/>
            <w:tcBorders>
              <w:top w:val="nil"/>
            </w:tcBorders>
          </w:tcPr>
          <w:p w14:paraId="3E3077D8" w14:textId="15F3D90D" w:rsidR="004260A5" w:rsidRDefault="00A31E48" w:rsidP="004C6FFC">
            <w:pPr>
              <w:pStyle w:val="TAC"/>
            </w:pPr>
            <w:r>
              <w:t>X</w:t>
            </w:r>
          </w:p>
        </w:tc>
        <w:tc>
          <w:tcPr>
            <w:tcW w:w="1752" w:type="dxa"/>
            <w:tcBorders>
              <w:top w:val="nil"/>
            </w:tcBorders>
          </w:tcPr>
          <w:p w14:paraId="64727DCC" w14:textId="77777777" w:rsidR="004260A5" w:rsidRDefault="004260A5" w:rsidP="004C6FF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C6FFC">
            <w:pPr>
              <w:pStyle w:val="TAH"/>
            </w:pPr>
            <w:r>
              <w:t>No</w:t>
            </w:r>
          </w:p>
        </w:tc>
        <w:tc>
          <w:tcPr>
            <w:tcW w:w="1275" w:type="dxa"/>
            <w:tcBorders>
              <w:left w:val="nil"/>
            </w:tcBorders>
          </w:tcPr>
          <w:p w14:paraId="42581088" w14:textId="5EC3A06C" w:rsidR="004260A5" w:rsidRDefault="00A31E48" w:rsidP="004C6FFC">
            <w:pPr>
              <w:pStyle w:val="TAC"/>
            </w:pPr>
            <w:r>
              <w:t>X</w:t>
            </w:r>
          </w:p>
        </w:tc>
        <w:tc>
          <w:tcPr>
            <w:tcW w:w="1037" w:type="dxa"/>
          </w:tcPr>
          <w:p w14:paraId="477F02DA" w14:textId="7D8A1771" w:rsidR="004260A5" w:rsidRDefault="004260A5" w:rsidP="004C6FFC">
            <w:pPr>
              <w:pStyle w:val="TAC"/>
            </w:pPr>
          </w:p>
        </w:tc>
        <w:tc>
          <w:tcPr>
            <w:tcW w:w="850" w:type="dxa"/>
          </w:tcPr>
          <w:p w14:paraId="6E9D500A" w14:textId="46DA7A39" w:rsidR="004260A5" w:rsidRDefault="00A31E48" w:rsidP="004C6FFC">
            <w:pPr>
              <w:pStyle w:val="TAC"/>
            </w:pPr>
            <w:r>
              <w:t>X</w:t>
            </w:r>
          </w:p>
        </w:tc>
        <w:tc>
          <w:tcPr>
            <w:tcW w:w="851" w:type="dxa"/>
          </w:tcPr>
          <w:p w14:paraId="24149096" w14:textId="77777777" w:rsidR="004260A5" w:rsidRDefault="004260A5" w:rsidP="004C6FFC">
            <w:pPr>
              <w:pStyle w:val="TAC"/>
            </w:pPr>
          </w:p>
        </w:tc>
        <w:tc>
          <w:tcPr>
            <w:tcW w:w="1752" w:type="dxa"/>
          </w:tcPr>
          <w:p w14:paraId="43FB9532" w14:textId="468FC6E1" w:rsidR="004260A5" w:rsidRDefault="00A31E48" w:rsidP="004C6FFC">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C6FFC">
            <w:pPr>
              <w:pStyle w:val="TAH"/>
            </w:pPr>
            <w:r>
              <w:t>Don't know</w:t>
            </w:r>
          </w:p>
        </w:tc>
        <w:tc>
          <w:tcPr>
            <w:tcW w:w="1275" w:type="dxa"/>
            <w:tcBorders>
              <w:left w:val="nil"/>
            </w:tcBorders>
          </w:tcPr>
          <w:p w14:paraId="1651904E" w14:textId="77777777" w:rsidR="004260A5" w:rsidRDefault="004260A5" w:rsidP="004C6FFC">
            <w:pPr>
              <w:pStyle w:val="TAC"/>
            </w:pPr>
          </w:p>
        </w:tc>
        <w:tc>
          <w:tcPr>
            <w:tcW w:w="1037" w:type="dxa"/>
          </w:tcPr>
          <w:p w14:paraId="5219BA8E" w14:textId="77777777" w:rsidR="004260A5" w:rsidRDefault="004260A5" w:rsidP="004C6FFC">
            <w:pPr>
              <w:pStyle w:val="TAC"/>
            </w:pPr>
          </w:p>
        </w:tc>
        <w:tc>
          <w:tcPr>
            <w:tcW w:w="850" w:type="dxa"/>
          </w:tcPr>
          <w:p w14:paraId="4016B898" w14:textId="77777777" w:rsidR="004260A5" w:rsidRDefault="004260A5" w:rsidP="004C6FFC">
            <w:pPr>
              <w:pStyle w:val="TAC"/>
            </w:pPr>
          </w:p>
        </w:tc>
        <w:tc>
          <w:tcPr>
            <w:tcW w:w="851" w:type="dxa"/>
          </w:tcPr>
          <w:p w14:paraId="42B48559" w14:textId="77777777" w:rsidR="004260A5" w:rsidRDefault="004260A5" w:rsidP="004C6FFC">
            <w:pPr>
              <w:pStyle w:val="TAC"/>
            </w:pPr>
          </w:p>
        </w:tc>
        <w:tc>
          <w:tcPr>
            <w:tcW w:w="1752" w:type="dxa"/>
          </w:tcPr>
          <w:p w14:paraId="226C70EA" w14:textId="77777777" w:rsidR="004260A5" w:rsidRDefault="004260A5" w:rsidP="004C6FFC">
            <w:pPr>
              <w:pStyle w:val="TAC"/>
            </w:pPr>
          </w:p>
        </w:tc>
      </w:tr>
    </w:tbl>
    <w:p w14:paraId="3A87B226" w14:textId="77777777" w:rsidR="008A76FD" w:rsidRPr="006C2E80" w:rsidRDefault="008A76FD" w:rsidP="004C6FF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740892A3" w:rsidR="00A36378" w:rsidRPr="00A36378" w:rsidRDefault="00A36378" w:rsidP="00E55C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FAA894" w:rsidR="004876B9" w:rsidRDefault="004876B9" w:rsidP="004C6FFC">
            <w:pPr>
              <w:pStyle w:val="TAC"/>
            </w:pPr>
          </w:p>
        </w:tc>
        <w:tc>
          <w:tcPr>
            <w:tcW w:w="2917" w:type="dxa"/>
            <w:shd w:val="clear" w:color="auto" w:fill="E0E0E0"/>
          </w:tcPr>
          <w:p w14:paraId="2DDC3E00" w14:textId="77777777" w:rsidR="004876B9" w:rsidRPr="006C2E80" w:rsidRDefault="004876B9" w:rsidP="004C6FFC">
            <w:pPr>
              <w:pStyle w:val="TAH"/>
            </w:pPr>
            <w:r w:rsidRPr="006C2E80">
              <w:t>Feature</w:t>
            </w:r>
          </w:p>
        </w:tc>
      </w:tr>
      <w:tr w:rsidR="00335107" w:rsidRPr="00662741" w14:paraId="32171124" w14:textId="77777777" w:rsidTr="006C2E80">
        <w:trPr>
          <w:cantSplit/>
          <w:jc w:val="center"/>
        </w:trPr>
        <w:tc>
          <w:tcPr>
            <w:tcW w:w="452" w:type="dxa"/>
          </w:tcPr>
          <w:p w14:paraId="32E3623F" w14:textId="58218BBD" w:rsidR="004876B9" w:rsidRPr="00662741" w:rsidRDefault="00E55CFE" w:rsidP="004C6FFC">
            <w:pPr>
              <w:pStyle w:val="TAC"/>
            </w:pPr>
            <w:r>
              <w:t>X</w:t>
            </w:r>
          </w:p>
        </w:tc>
        <w:tc>
          <w:tcPr>
            <w:tcW w:w="2917" w:type="dxa"/>
            <w:shd w:val="clear" w:color="auto" w:fill="E0E0E0"/>
            <w:tcMar>
              <w:left w:w="227" w:type="dxa"/>
            </w:tcMar>
          </w:tcPr>
          <w:p w14:paraId="583CDDD5" w14:textId="77777777" w:rsidR="004876B9" w:rsidRPr="00662741" w:rsidRDefault="004876B9" w:rsidP="004C6FFC">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C6FFC">
            <w:pPr>
              <w:pStyle w:val="TAC"/>
            </w:pPr>
          </w:p>
        </w:tc>
        <w:tc>
          <w:tcPr>
            <w:tcW w:w="2917" w:type="dxa"/>
            <w:shd w:val="clear" w:color="auto" w:fill="E0E0E0"/>
            <w:tcMar>
              <w:left w:w="397" w:type="dxa"/>
            </w:tcMar>
          </w:tcPr>
          <w:p w14:paraId="2FF03094" w14:textId="77777777" w:rsidR="004876B9" w:rsidRPr="00662741" w:rsidRDefault="004876B9" w:rsidP="004C6FFC">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C6FFC">
            <w:pPr>
              <w:pStyle w:val="TAC"/>
            </w:pPr>
          </w:p>
        </w:tc>
        <w:tc>
          <w:tcPr>
            <w:tcW w:w="2917" w:type="dxa"/>
            <w:shd w:val="clear" w:color="auto" w:fill="E0E0E0"/>
          </w:tcPr>
          <w:p w14:paraId="14C97034" w14:textId="77777777" w:rsidR="00BF7C9D" w:rsidRPr="006C2E80" w:rsidRDefault="00BF7C9D" w:rsidP="004C6FFC">
            <w:pPr>
              <w:pStyle w:val="TAH"/>
            </w:pPr>
            <w:r w:rsidRPr="006C2E80">
              <w:t>Study Item</w:t>
            </w:r>
          </w:p>
        </w:tc>
      </w:tr>
    </w:tbl>
    <w:p w14:paraId="169DD7E0" w14:textId="77777777" w:rsidR="004876B9" w:rsidRDefault="004876B9" w:rsidP="004C6FFC"/>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C6FFC">
            <w:pPr>
              <w:pStyle w:val="TAH"/>
            </w:pPr>
            <w:r w:rsidRPr="00E92452">
              <w:t xml:space="preserve">Parent Work </w:t>
            </w:r>
            <w:r>
              <w:t xml:space="preserve">/ Study </w:t>
            </w:r>
            <w:r w:rsidRPr="00E92452">
              <w:t xml:space="preserve">Items </w:t>
            </w:r>
          </w:p>
        </w:tc>
      </w:tr>
      <w:tr w:rsidR="008835FC" w14:paraId="05601E44" w14:textId="77777777" w:rsidTr="00E55CFE">
        <w:trPr>
          <w:cantSplit/>
          <w:jc w:val="center"/>
        </w:trPr>
        <w:tc>
          <w:tcPr>
            <w:tcW w:w="1252" w:type="dxa"/>
            <w:shd w:val="clear" w:color="auto" w:fill="E0E0E0"/>
          </w:tcPr>
          <w:p w14:paraId="621F9D72" w14:textId="77777777" w:rsidR="008835FC" w:rsidDel="00C02DF6" w:rsidRDefault="008835FC" w:rsidP="004C6FFC">
            <w:pPr>
              <w:pStyle w:val="TAH"/>
            </w:pPr>
            <w:r>
              <w:t>Acronym</w:t>
            </w:r>
          </w:p>
        </w:tc>
        <w:tc>
          <w:tcPr>
            <w:tcW w:w="1260" w:type="dxa"/>
            <w:shd w:val="clear" w:color="auto" w:fill="E0E0E0"/>
          </w:tcPr>
          <w:p w14:paraId="71E7FFF8" w14:textId="77777777" w:rsidR="008835FC" w:rsidDel="00C02DF6" w:rsidRDefault="008835FC" w:rsidP="004C6FFC">
            <w:pPr>
              <w:pStyle w:val="TAH"/>
            </w:pPr>
            <w:r>
              <w:t>Working Group</w:t>
            </w:r>
          </w:p>
        </w:tc>
        <w:tc>
          <w:tcPr>
            <w:tcW w:w="1080" w:type="dxa"/>
            <w:shd w:val="clear" w:color="auto" w:fill="E0E0E0"/>
          </w:tcPr>
          <w:p w14:paraId="6C53D0F7" w14:textId="77777777" w:rsidR="008835FC" w:rsidRDefault="008835FC" w:rsidP="004C6FFC">
            <w:pPr>
              <w:pStyle w:val="TAH"/>
            </w:pPr>
            <w:r>
              <w:t>Unique ID</w:t>
            </w:r>
          </w:p>
        </w:tc>
        <w:tc>
          <w:tcPr>
            <w:tcW w:w="5721" w:type="dxa"/>
            <w:shd w:val="clear" w:color="auto" w:fill="E0E0E0"/>
          </w:tcPr>
          <w:p w14:paraId="668487F1" w14:textId="77777777" w:rsidR="008835FC" w:rsidRDefault="008835FC" w:rsidP="004C6FFC">
            <w:pPr>
              <w:pStyle w:val="TAH"/>
            </w:pPr>
            <w:r>
              <w:t>Title (as in 3GPP Work Plan)</w:t>
            </w:r>
          </w:p>
        </w:tc>
      </w:tr>
      <w:tr w:rsidR="008835FC" w14:paraId="1190D4C8" w14:textId="77777777" w:rsidTr="00E55CFE">
        <w:trPr>
          <w:cantSplit/>
          <w:jc w:val="center"/>
        </w:trPr>
        <w:tc>
          <w:tcPr>
            <w:tcW w:w="1252" w:type="dxa"/>
          </w:tcPr>
          <w:p w14:paraId="5375D7E4" w14:textId="7AC4D72A" w:rsidR="008835FC" w:rsidRPr="00270EF5" w:rsidRDefault="00E55CFE" w:rsidP="004C6FFC">
            <w:pPr>
              <w:pStyle w:val="TAL"/>
            </w:pPr>
            <w:r w:rsidRPr="00270EF5">
              <w:t>eUEPO</w:t>
            </w:r>
          </w:p>
        </w:tc>
        <w:tc>
          <w:tcPr>
            <w:tcW w:w="1260" w:type="dxa"/>
          </w:tcPr>
          <w:p w14:paraId="6AE820B7" w14:textId="2A55B71C" w:rsidR="008835FC" w:rsidRPr="00270EF5" w:rsidRDefault="00E55CFE" w:rsidP="004C6FFC">
            <w:pPr>
              <w:pStyle w:val="TAL"/>
            </w:pPr>
            <w:r w:rsidRPr="00270EF5">
              <w:t>SA2</w:t>
            </w:r>
          </w:p>
        </w:tc>
        <w:tc>
          <w:tcPr>
            <w:tcW w:w="1080" w:type="dxa"/>
          </w:tcPr>
          <w:p w14:paraId="663BF2FB" w14:textId="19D77C36" w:rsidR="008835FC" w:rsidRPr="00270EF5" w:rsidRDefault="00E55CFE" w:rsidP="004C6FFC">
            <w:pPr>
              <w:pStyle w:val="TAL"/>
            </w:pPr>
            <w:r w:rsidRPr="00270EF5">
              <w:t>9</w:t>
            </w:r>
            <w:r w:rsidR="00BD2577" w:rsidRPr="00270EF5">
              <w:t>7</w:t>
            </w:r>
            <w:r w:rsidRPr="00270EF5">
              <w:t>00</w:t>
            </w:r>
            <w:r w:rsidR="00BD2577" w:rsidRPr="00270EF5">
              <w:t>25</w:t>
            </w:r>
          </w:p>
        </w:tc>
        <w:tc>
          <w:tcPr>
            <w:tcW w:w="5721" w:type="dxa"/>
          </w:tcPr>
          <w:p w14:paraId="24E5739B" w14:textId="0D67385D" w:rsidR="00270EF5" w:rsidRPr="00270EF5" w:rsidRDefault="00522981" w:rsidP="004C6FFC">
            <w:pPr>
              <w:pStyle w:val="TAL"/>
            </w:pPr>
            <w:r w:rsidRPr="00522981">
              <w:t>Enhancement of 5G UE Policy</w:t>
            </w:r>
          </w:p>
        </w:tc>
      </w:tr>
    </w:tbl>
    <w:p w14:paraId="7C3FBD77" w14:textId="77777777" w:rsidR="004876B9" w:rsidRDefault="004876B9" w:rsidP="004C6FFC"/>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C6FF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C6FFC">
            <w:pPr>
              <w:pStyle w:val="TAH"/>
            </w:pPr>
            <w:r>
              <w:t>Unique ID</w:t>
            </w:r>
          </w:p>
        </w:tc>
        <w:tc>
          <w:tcPr>
            <w:tcW w:w="3326" w:type="dxa"/>
            <w:shd w:val="clear" w:color="auto" w:fill="E0E0E0"/>
          </w:tcPr>
          <w:p w14:paraId="3B3E770F" w14:textId="77777777" w:rsidR="008835FC" w:rsidRDefault="008835FC" w:rsidP="004C6FFC">
            <w:pPr>
              <w:pStyle w:val="TAH"/>
            </w:pPr>
            <w:r>
              <w:t>Title</w:t>
            </w:r>
          </w:p>
        </w:tc>
        <w:tc>
          <w:tcPr>
            <w:tcW w:w="5099" w:type="dxa"/>
            <w:shd w:val="clear" w:color="auto" w:fill="E0E0E0"/>
          </w:tcPr>
          <w:p w14:paraId="666A5A81" w14:textId="77777777" w:rsidR="008835FC" w:rsidRDefault="008835FC" w:rsidP="004C6FFC">
            <w:pPr>
              <w:pStyle w:val="TAH"/>
            </w:pPr>
            <w:r>
              <w:t>Nature of relationship</w:t>
            </w:r>
          </w:p>
        </w:tc>
      </w:tr>
      <w:tr w:rsidR="008835FC" w14:paraId="512606E5" w14:textId="77777777" w:rsidTr="006C2E80">
        <w:trPr>
          <w:cantSplit/>
          <w:jc w:val="center"/>
        </w:trPr>
        <w:tc>
          <w:tcPr>
            <w:tcW w:w="1101" w:type="dxa"/>
          </w:tcPr>
          <w:p w14:paraId="5595B1E6" w14:textId="78FBD8FB" w:rsidR="008835FC" w:rsidRDefault="00C87D45" w:rsidP="004C6FFC">
            <w:pPr>
              <w:pStyle w:val="TAL"/>
            </w:pPr>
            <w:r w:rsidRPr="00C87D45">
              <w:t>940072</w:t>
            </w:r>
          </w:p>
        </w:tc>
        <w:tc>
          <w:tcPr>
            <w:tcW w:w="3326" w:type="dxa"/>
          </w:tcPr>
          <w:p w14:paraId="6AD6B1DF" w14:textId="63D1B3F6" w:rsidR="008835FC" w:rsidRDefault="0038540A" w:rsidP="004C6FFC">
            <w:pPr>
              <w:pStyle w:val="TAL"/>
            </w:pPr>
            <w:r w:rsidRPr="00E55CFE">
              <w:t>Study on Enhancement of 5G UE Policy</w:t>
            </w:r>
          </w:p>
        </w:tc>
        <w:tc>
          <w:tcPr>
            <w:tcW w:w="5099" w:type="dxa"/>
          </w:tcPr>
          <w:p w14:paraId="4972B8BD" w14:textId="05C90B30" w:rsidR="008835FC" w:rsidRPr="00251D80" w:rsidRDefault="00C87D45" w:rsidP="004C6FFC">
            <w:pPr>
              <w:pStyle w:val="Guidance"/>
            </w:pPr>
            <w:r w:rsidRPr="0031705A">
              <w:rPr>
                <w:rFonts w:ascii="Arial" w:hAnsi="Arial"/>
                <w:i w:val="0"/>
                <w:iCs/>
                <w:sz w:val="18"/>
              </w:rPr>
              <w:t>SA2 Study Item</w:t>
            </w:r>
          </w:p>
        </w:tc>
      </w:tr>
    </w:tbl>
    <w:p w14:paraId="6BC7072F" w14:textId="77777777" w:rsidR="006C2E80" w:rsidRDefault="006C2E80" w:rsidP="004C6FFC">
      <w:pPr>
        <w:pStyle w:val="FP"/>
      </w:pPr>
    </w:p>
    <w:p w14:paraId="3E795897" w14:textId="77777777" w:rsidR="008A76FD" w:rsidRDefault="008A76FD" w:rsidP="006C2E80">
      <w:pPr>
        <w:pStyle w:val="Heading1"/>
      </w:pPr>
      <w:r>
        <w:lastRenderedPageBreak/>
        <w:t>3</w:t>
      </w:r>
      <w:r>
        <w:tab/>
        <w:t>Justification</w:t>
      </w:r>
    </w:p>
    <w:p w14:paraId="416B8158" w14:textId="73D7D7FE" w:rsidR="004C6FFC" w:rsidRDefault="00C07732" w:rsidP="004C6FFC">
      <w:r>
        <w:t>SA2 has identified s</w:t>
      </w:r>
      <w:r w:rsidR="004C6FFC">
        <w:t xml:space="preserve">everal </w:t>
      </w:r>
      <w:r w:rsidR="009C0865">
        <w:t>gaps</w:t>
      </w:r>
      <w:r w:rsidR="004C6FFC">
        <w:t xml:space="preserve"> in </w:t>
      </w:r>
      <w:r w:rsidR="007E34F2">
        <w:t>the current design of UE Policy</w:t>
      </w:r>
      <w:r w:rsidR="004C6FFC">
        <w:t xml:space="preserve"> </w:t>
      </w:r>
      <w:r w:rsidR="00D367DA">
        <w:t>regarding</w:t>
      </w:r>
      <w:r w:rsidR="004C6FFC">
        <w:t xml:space="preserve"> </w:t>
      </w:r>
      <w:r w:rsidR="009C0865">
        <w:t xml:space="preserve">the support for </w:t>
      </w:r>
      <w:r w:rsidR="004C6FFC">
        <w:t>application</w:t>
      </w:r>
      <w:r w:rsidR="00D367DA">
        <w:t>s</w:t>
      </w:r>
      <w:r w:rsidR="004C6FFC">
        <w:t xml:space="preserve"> requir</w:t>
      </w:r>
      <w:r w:rsidR="009C0865">
        <w:t>ing</w:t>
      </w:r>
      <w:r w:rsidR="004C6FFC">
        <w:t xml:space="preserve"> VPLMN specific URSP</w:t>
      </w:r>
      <w:r w:rsidR="009C0865" w:rsidRPr="009C0865">
        <w:t xml:space="preserve"> </w:t>
      </w:r>
      <w:r w:rsidR="008A2F97" w:rsidRPr="008A2F97">
        <w:t xml:space="preserve">for home-routed and LBO </w:t>
      </w:r>
      <w:r w:rsidR="009C0865">
        <w:t>roaming scenarios</w:t>
      </w:r>
      <w:r w:rsidR="004C6FFC">
        <w:t xml:space="preserve">, regarding </w:t>
      </w:r>
      <w:r w:rsidR="00D367DA">
        <w:t xml:space="preserve">the need to validate the </w:t>
      </w:r>
      <w:r w:rsidR="004C6FFC">
        <w:t xml:space="preserve">URSP enforcement </w:t>
      </w:r>
      <w:r w:rsidR="00D367DA">
        <w:t>in the UE by the network</w:t>
      </w:r>
      <w:r w:rsidR="004C6FFC">
        <w:t xml:space="preserve">, </w:t>
      </w:r>
      <w:r w:rsidR="009949AE">
        <w:t xml:space="preserve">support for </w:t>
      </w:r>
      <w:r w:rsidR="004C6FFC">
        <w:t xml:space="preserve">URSP </w:t>
      </w:r>
      <w:r w:rsidR="00D367DA">
        <w:t xml:space="preserve">provisioning </w:t>
      </w:r>
      <w:r w:rsidR="004C6FFC">
        <w:t>in EPS, and</w:t>
      </w:r>
      <w:r w:rsidR="00D367DA">
        <w:t xml:space="preserve"> support for </w:t>
      </w:r>
      <w:r w:rsidR="00D367DA" w:rsidRPr="00D367DA">
        <w:t>operator-specific traffic categories in the traffic descriptor of URSP.</w:t>
      </w:r>
    </w:p>
    <w:p w14:paraId="12A6990A" w14:textId="2A5D0105" w:rsidR="007613D0" w:rsidRDefault="004C6FFC" w:rsidP="0003663A">
      <w:bookmarkStart w:id="0" w:name="_Hlk111032660"/>
      <w:r w:rsidRPr="004C6FFC">
        <w:t xml:space="preserve">The stage 2 work of </w:t>
      </w:r>
      <w:r w:rsidR="00D367DA" w:rsidRPr="00D367DA">
        <w:t xml:space="preserve">eUEPO </w:t>
      </w:r>
      <w:r w:rsidRPr="004C6FFC">
        <w:t xml:space="preserve">started </w:t>
      </w:r>
      <w:r w:rsidRPr="00696942">
        <w:t>at SA#</w:t>
      </w:r>
      <w:r w:rsidR="00696942" w:rsidRPr="00696942">
        <w:t>94-</w:t>
      </w:r>
      <w:r w:rsidRPr="00696942">
        <w:t>e</w:t>
      </w:r>
      <w:r w:rsidRPr="004C6FFC">
        <w:t xml:space="preserve"> with the SA2 study item on </w:t>
      </w:r>
      <w:r w:rsidR="009C0865" w:rsidRPr="009C0865">
        <w:t xml:space="preserve">Enhancement of 5G UE Policy </w:t>
      </w:r>
      <w:r w:rsidRPr="004C6FFC">
        <w:t>(FS_</w:t>
      </w:r>
      <w:r w:rsidR="009C0865" w:rsidRPr="00D367DA">
        <w:t>eUEPO</w:t>
      </w:r>
      <w:r w:rsidRPr="004C6FFC">
        <w:t>) (</w:t>
      </w:r>
      <w:r w:rsidR="00E8009B" w:rsidRPr="00E8009B">
        <w:t>SP-220791</w:t>
      </w:r>
      <w:r w:rsidRPr="004C6FFC">
        <w:t xml:space="preserve">). The </w:t>
      </w:r>
      <w:r w:rsidR="00696942">
        <w:t xml:space="preserve">key issues, solutions, and </w:t>
      </w:r>
      <w:r w:rsidR="00C504C9">
        <w:t xml:space="preserve">initial </w:t>
      </w:r>
      <w:r w:rsidRPr="00E8009B">
        <w:t>conclusions</w:t>
      </w:r>
      <w:r w:rsidRPr="004C6FFC">
        <w:t xml:space="preserve"> of the SA2 study are captured in </w:t>
      </w:r>
      <w:r w:rsidR="00696942" w:rsidRPr="00696942">
        <w:t>TR 23.700-85</w:t>
      </w:r>
      <w:r w:rsidR="00696942">
        <w:t>. The conclusion</w:t>
      </w:r>
      <w:r w:rsidR="0003663A">
        <w:t>s</w:t>
      </w:r>
      <w:r w:rsidR="00696942">
        <w:t xml:space="preserve"> </w:t>
      </w:r>
      <w:r w:rsidR="00E61989">
        <w:t xml:space="preserve">specified </w:t>
      </w:r>
      <w:r w:rsidR="00696942" w:rsidRPr="004C6FFC">
        <w:t xml:space="preserve">in </w:t>
      </w:r>
      <w:r w:rsidR="00696942" w:rsidRPr="00696942">
        <w:t>TR 23.700-85</w:t>
      </w:r>
      <w:r w:rsidR="00696942">
        <w:t xml:space="preserve"> will be the base for the normative work</w:t>
      </w:r>
      <w:r w:rsidR="0003663A">
        <w:t xml:space="preserve"> in SA2.</w:t>
      </w:r>
      <w:r w:rsidR="00E32E02">
        <w:t xml:space="preserve"> </w:t>
      </w:r>
    </w:p>
    <w:p w14:paraId="0CA69E13" w14:textId="17180C13" w:rsidR="006C2E80" w:rsidRDefault="0082648F" w:rsidP="0003663A">
      <w:r>
        <w:t xml:space="preserve">Furthermore, </w:t>
      </w:r>
      <w:r w:rsidR="00CB450C">
        <w:t>a new</w:t>
      </w:r>
      <w:r w:rsidR="00877DF6">
        <w:t xml:space="preserve"> </w:t>
      </w:r>
      <w:r w:rsidR="00EF193F">
        <w:t xml:space="preserve">SA2 </w:t>
      </w:r>
      <w:r w:rsidR="00877DF6">
        <w:t xml:space="preserve">work item </w:t>
      </w:r>
      <w:r w:rsidR="00F02717">
        <w:t>“</w:t>
      </w:r>
      <w:r w:rsidR="00D675D0" w:rsidRPr="00D675D0">
        <w:t>Enhancement of 5G UE Policy</w:t>
      </w:r>
      <w:r w:rsidR="00F02717">
        <w:t>”</w:t>
      </w:r>
      <w:r w:rsidR="00D675D0" w:rsidRPr="00D675D0">
        <w:t xml:space="preserve"> </w:t>
      </w:r>
      <w:r w:rsidR="0085248C">
        <w:t>(</w:t>
      </w:r>
      <w:r w:rsidR="00F02717">
        <w:t>eUEPO</w:t>
      </w:r>
      <w:r w:rsidR="0085248C">
        <w:t xml:space="preserve">) </w:t>
      </w:r>
      <w:r w:rsidR="00CB450C">
        <w:t xml:space="preserve">was approved </w:t>
      </w:r>
      <w:r w:rsidR="004528D1">
        <w:t>(</w:t>
      </w:r>
      <w:r w:rsidR="007D7BFF">
        <w:t xml:space="preserve">see </w:t>
      </w:r>
      <w:r w:rsidR="007613D0">
        <w:t>SP-220980</w:t>
      </w:r>
      <w:r w:rsidR="004528D1">
        <w:t>)</w:t>
      </w:r>
      <w:r w:rsidR="007613D0">
        <w:t xml:space="preserve"> </w:t>
      </w:r>
      <w:r w:rsidR="00EF193F">
        <w:t>by TSG S</w:t>
      </w:r>
      <w:r w:rsidR="002B13C6">
        <w:t xml:space="preserve">A </w:t>
      </w:r>
      <w:r w:rsidR="00F02717">
        <w:t xml:space="preserve">at </w:t>
      </w:r>
      <w:r w:rsidR="00114FD1" w:rsidRPr="00114FD1">
        <w:t>SA#94-e</w:t>
      </w:r>
      <w:r w:rsidR="002B13C6">
        <w:t>.</w:t>
      </w:r>
    </w:p>
    <w:p w14:paraId="773FC812" w14:textId="5F15251A" w:rsidR="00060669" w:rsidRDefault="00060669" w:rsidP="00060669">
      <w:r>
        <w:t xml:space="preserve">Considering the above, impacts on protocols and interfaces under CT WGs' responsibilities are foreseen. The CT WGs </w:t>
      </w:r>
      <w:r w:rsidR="00F72419">
        <w:t xml:space="preserve">will </w:t>
      </w:r>
      <w:r w:rsidR="005616AB">
        <w:t>need</w:t>
      </w:r>
      <w:r>
        <w:t xml:space="preserve"> to carry out stage-3 work in Rel-1</w:t>
      </w:r>
      <w:r w:rsidR="00D4303D">
        <w:t>8</w:t>
      </w:r>
      <w:r>
        <w:t xml:space="preserve"> to satisfy the normative requirements arising out of stage-2 work.</w:t>
      </w:r>
    </w:p>
    <w:p w14:paraId="28CCC9B7" w14:textId="69DA7675" w:rsidR="00333841" w:rsidRPr="006C2E80" w:rsidRDefault="00060669" w:rsidP="00060669">
      <w:r>
        <w:t>Based on progress in SA2, this WID will be updated as needed.</w:t>
      </w:r>
    </w:p>
    <w:bookmarkEnd w:id="0"/>
    <w:p w14:paraId="04A47C84" w14:textId="77777777" w:rsidR="008A76FD" w:rsidRDefault="008A76FD" w:rsidP="006C2E80">
      <w:pPr>
        <w:pStyle w:val="Heading1"/>
      </w:pPr>
      <w:r>
        <w:t>4</w:t>
      </w:r>
      <w:r>
        <w:tab/>
        <w:t>Objective</w:t>
      </w:r>
    </w:p>
    <w:p w14:paraId="4E6199DF" w14:textId="72EB8CEA" w:rsidR="00BA521F" w:rsidRPr="00935B1D" w:rsidRDefault="00BA521F" w:rsidP="00BA521F">
      <w:r>
        <w:t xml:space="preserve">The objective of this work item is to specify the CT aspects of </w:t>
      </w:r>
      <w:r w:rsidRPr="00BA521F">
        <w:t xml:space="preserve">eUEPO </w:t>
      </w:r>
      <w:r>
        <w:t xml:space="preserve">in </w:t>
      </w:r>
      <w:r w:rsidRPr="00935B1D">
        <w:t>5GS and EPS. The stage-3 work shall be started after the applicable normative stage-2 requirements in SA2 are available.</w:t>
      </w:r>
    </w:p>
    <w:p w14:paraId="3FF6E811" w14:textId="263F8E2C" w:rsidR="0003663A" w:rsidRDefault="00BA521F" w:rsidP="00BA521F">
      <w:r w:rsidRPr="00935B1D">
        <w:t>The stage-3 aspects may include the following (non-exhaustive, additional areas can</w:t>
      </w:r>
      <w:r>
        <w:t xml:space="preserve"> be identified based on the progress in the normative work in </w:t>
      </w:r>
      <w:r w:rsidR="00935B1D">
        <w:t>SA2</w:t>
      </w:r>
      <w:r>
        <w:t>):</w:t>
      </w:r>
    </w:p>
    <w:p w14:paraId="35E78955" w14:textId="77777777" w:rsidR="00E64184" w:rsidRDefault="00E64184" w:rsidP="00E64184">
      <w:pPr>
        <w:rPr>
          <w:color w:val="auto"/>
          <w:lang w:val="en-US" w:eastAsia="zh-CN"/>
        </w:rPr>
      </w:pPr>
      <w:r>
        <w:rPr>
          <w:lang w:val="en-US"/>
        </w:rPr>
        <w:t>CT1:</w:t>
      </w:r>
    </w:p>
    <w:p w14:paraId="59803B5F" w14:textId="60AF600F" w:rsidR="0018513A" w:rsidRPr="00F72C77" w:rsidRDefault="00F72C77" w:rsidP="00D077F2">
      <w:pPr>
        <w:pStyle w:val="B1"/>
        <w:numPr>
          <w:ilvl w:val="0"/>
          <w:numId w:val="17"/>
        </w:numPr>
        <w:rPr>
          <w:bCs/>
        </w:rPr>
      </w:pPr>
      <w:r w:rsidRPr="00F72C77">
        <w:rPr>
          <w:bCs/>
          <w:lang w:val="en-US"/>
        </w:rPr>
        <w:t>Enhancements for provisioning UE with consistent URSP across 5GC and EPC based on URSP provisioning via ePCO in EPS</w:t>
      </w:r>
      <w:r w:rsidR="0018513A" w:rsidRPr="00F72C77">
        <w:rPr>
          <w:bCs/>
          <w:lang w:val="en-US"/>
        </w:rPr>
        <w:t>:</w:t>
      </w:r>
    </w:p>
    <w:p w14:paraId="085E6F9C" w14:textId="5065DFC0" w:rsidR="009E3FBF" w:rsidRDefault="00785113" w:rsidP="00785113">
      <w:pPr>
        <w:pStyle w:val="B2"/>
        <w:numPr>
          <w:ilvl w:val="0"/>
          <w:numId w:val="16"/>
        </w:numPr>
        <w:rPr>
          <w:lang w:eastAsia="zh-CN"/>
        </w:rPr>
      </w:pPr>
      <w:r>
        <w:rPr>
          <w:bCs/>
        </w:rPr>
        <w:t xml:space="preserve">In EPS potential updates to the attach, PDN connectivity, and EPS bearer context modification procedures to enable the </w:t>
      </w:r>
      <w:r w:rsidRPr="00362135">
        <w:t xml:space="preserve">UE policy delivery </w:t>
      </w:r>
      <w:r>
        <w:t>service using a new e</w:t>
      </w:r>
      <w:r w:rsidRPr="00391416">
        <w:t>PCO</w:t>
      </w:r>
      <w:r>
        <w:rPr>
          <w:bCs/>
        </w:rPr>
        <w:t xml:space="preserve"> to transport the </w:t>
      </w:r>
      <w:r w:rsidRPr="00657C07">
        <w:t>UE Policy Container</w:t>
      </w:r>
      <w:r w:rsidR="009E3FBF">
        <w:rPr>
          <w:lang w:eastAsia="zh-CN"/>
        </w:rPr>
        <w:t>.</w:t>
      </w:r>
    </w:p>
    <w:p w14:paraId="0FD7445A" w14:textId="026870C2" w:rsidR="00785113" w:rsidRDefault="00785113" w:rsidP="00785113">
      <w:pPr>
        <w:pStyle w:val="B2"/>
        <w:numPr>
          <w:ilvl w:val="0"/>
          <w:numId w:val="16"/>
        </w:numPr>
        <w:rPr>
          <w:lang w:eastAsia="zh-CN"/>
        </w:rPr>
      </w:pPr>
      <w:r w:rsidRPr="00785113">
        <w:rPr>
          <w:lang w:eastAsia="zh-CN"/>
        </w:rPr>
        <w:t>Potential updates to the UE policy management procedures, attach procedure (in EPS), and initial registration procedure (in 5GS) to enable the UE to indicate to the network its support for URSP Provisioning in EPS.</w:t>
      </w:r>
    </w:p>
    <w:p w14:paraId="7BBA7A38" w14:textId="7754EBCE" w:rsidR="00454AF0" w:rsidRDefault="00454AF0" w:rsidP="00785113">
      <w:pPr>
        <w:pStyle w:val="B2"/>
        <w:numPr>
          <w:ilvl w:val="0"/>
          <w:numId w:val="16"/>
        </w:numPr>
        <w:rPr>
          <w:lang w:eastAsia="zh-CN"/>
        </w:rPr>
      </w:pPr>
      <w:r>
        <w:rPr>
          <w:lang w:eastAsia="zh-CN"/>
        </w:rPr>
        <w:t xml:space="preserve">Potential updates </w:t>
      </w:r>
      <w:r w:rsidR="001F4752">
        <w:rPr>
          <w:lang w:eastAsia="zh-CN"/>
        </w:rPr>
        <w:t xml:space="preserve">to URSP RSD </w:t>
      </w:r>
      <w:r w:rsidRPr="00454AF0">
        <w:rPr>
          <w:lang w:eastAsia="zh-CN"/>
        </w:rPr>
        <w:t xml:space="preserve">for supporting an additional </w:t>
      </w:r>
      <w:r w:rsidR="00B10C3A">
        <w:rPr>
          <w:lang w:eastAsia="zh-CN"/>
        </w:rPr>
        <w:t xml:space="preserve">indicator </w:t>
      </w:r>
      <w:r w:rsidR="00CF195B">
        <w:rPr>
          <w:lang w:eastAsia="zh-CN"/>
        </w:rPr>
        <w:t xml:space="preserve">on </w:t>
      </w:r>
      <w:r w:rsidRPr="00454AF0">
        <w:rPr>
          <w:lang w:eastAsia="zh-CN"/>
        </w:rPr>
        <w:t>EPS applicability.</w:t>
      </w:r>
    </w:p>
    <w:p w14:paraId="0C5A68AC" w14:textId="669F76D5" w:rsidR="00874874" w:rsidRDefault="00D077F2" w:rsidP="00D077F2">
      <w:pPr>
        <w:pStyle w:val="B1"/>
        <w:numPr>
          <w:ilvl w:val="0"/>
          <w:numId w:val="15"/>
        </w:numPr>
        <w:rPr>
          <w:bCs/>
        </w:rPr>
      </w:pPr>
      <w:r>
        <w:rPr>
          <w:bCs/>
        </w:rPr>
        <w:t>S</w:t>
      </w:r>
      <w:r w:rsidR="00AA6DEA" w:rsidRPr="00AA6DEA">
        <w:rPr>
          <w:bCs/>
          <w:lang w:val="en-US"/>
        </w:rPr>
        <w:t xml:space="preserve">upport </w:t>
      </w:r>
      <w:r w:rsidR="00831E94">
        <w:rPr>
          <w:bCs/>
          <w:lang w:val="en-US"/>
        </w:rPr>
        <w:t xml:space="preserve">for </w:t>
      </w:r>
      <w:r w:rsidR="00AA6DEA" w:rsidRPr="00AA6DEA">
        <w:rPr>
          <w:bCs/>
          <w:lang w:val="en-US"/>
        </w:rPr>
        <w:t>standardized and operator-specific traffic categories in the Connection Capability of Traffic Descriptor of URSP rule</w:t>
      </w:r>
      <w:r w:rsidR="00874874" w:rsidRPr="00831E94">
        <w:rPr>
          <w:bCs/>
          <w:lang w:val="en-US"/>
        </w:rPr>
        <w:t>:</w:t>
      </w:r>
    </w:p>
    <w:p w14:paraId="2C030EC5" w14:textId="001FA514" w:rsidR="00874874" w:rsidRPr="00AC62BB" w:rsidRDefault="005E3CE8" w:rsidP="004A11D0">
      <w:pPr>
        <w:pStyle w:val="B1"/>
        <w:numPr>
          <w:ilvl w:val="0"/>
          <w:numId w:val="18"/>
        </w:numPr>
        <w:rPr>
          <w:bCs/>
        </w:rPr>
      </w:pPr>
      <w:r>
        <w:rPr>
          <w:bCs/>
        </w:rPr>
        <w:t>Potential updates</w:t>
      </w:r>
      <w:r w:rsidRPr="00AC62BB">
        <w:rPr>
          <w:bCs/>
        </w:rPr>
        <w:t xml:space="preserve"> </w:t>
      </w:r>
      <w:r w:rsidR="00AC62BB" w:rsidRPr="00AC62BB">
        <w:rPr>
          <w:bCs/>
        </w:rPr>
        <w:t xml:space="preserve">to the URSP </w:t>
      </w:r>
      <w:r w:rsidR="00845A59">
        <w:rPr>
          <w:bCs/>
        </w:rPr>
        <w:t xml:space="preserve">TD </w:t>
      </w:r>
      <w:r w:rsidR="00720F06">
        <w:rPr>
          <w:bCs/>
        </w:rPr>
        <w:t xml:space="preserve">component type </w:t>
      </w:r>
      <w:r w:rsidR="002B5E4E">
        <w:rPr>
          <w:bCs/>
        </w:rPr>
        <w:t>c</w:t>
      </w:r>
      <w:r w:rsidRPr="00AC62BB">
        <w:rPr>
          <w:bCs/>
        </w:rPr>
        <w:t xml:space="preserve">onnection </w:t>
      </w:r>
      <w:r w:rsidR="002B5E4E">
        <w:rPr>
          <w:bCs/>
        </w:rPr>
        <w:t>c</w:t>
      </w:r>
      <w:r w:rsidRPr="00AC62BB">
        <w:rPr>
          <w:bCs/>
        </w:rPr>
        <w:t xml:space="preserve">apabilities </w:t>
      </w:r>
      <w:r w:rsidR="0045072F">
        <w:rPr>
          <w:bCs/>
        </w:rPr>
        <w:t xml:space="preserve">to support </w:t>
      </w:r>
      <w:r w:rsidR="0092707B">
        <w:rPr>
          <w:bCs/>
        </w:rPr>
        <w:t xml:space="preserve">standardized and </w:t>
      </w:r>
      <w:r w:rsidR="00883575">
        <w:rPr>
          <w:bCs/>
        </w:rPr>
        <w:t>operator define</w:t>
      </w:r>
      <w:r w:rsidR="00D30AF4">
        <w:rPr>
          <w:bCs/>
        </w:rPr>
        <w:t>d</w:t>
      </w:r>
      <w:r w:rsidR="00883575">
        <w:rPr>
          <w:bCs/>
        </w:rPr>
        <w:t xml:space="preserve"> </w:t>
      </w:r>
      <w:r w:rsidR="00C679E0" w:rsidRPr="00C679E0">
        <w:rPr>
          <w:bCs/>
        </w:rPr>
        <w:t>traffic categor</w:t>
      </w:r>
      <w:r w:rsidR="00AA18C6">
        <w:rPr>
          <w:bCs/>
        </w:rPr>
        <w:t>ies</w:t>
      </w:r>
      <w:r w:rsidR="002F354C">
        <w:rPr>
          <w:bCs/>
        </w:rPr>
        <w:t>.</w:t>
      </w:r>
    </w:p>
    <w:p w14:paraId="5FA3E100" w14:textId="7257C3E5" w:rsidR="00D81CC7" w:rsidRDefault="00D81CC7" w:rsidP="00D81CC7">
      <w:pPr>
        <w:rPr>
          <w:color w:val="auto"/>
          <w:lang w:val="en-US" w:eastAsia="zh-CN"/>
        </w:rPr>
      </w:pPr>
      <w:r>
        <w:rPr>
          <w:lang w:val="en-US"/>
        </w:rPr>
        <w:t>CT</w:t>
      </w:r>
      <w:r w:rsidR="001A524D">
        <w:rPr>
          <w:lang w:val="en-US"/>
        </w:rPr>
        <w:t>3</w:t>
      </w:r>
      <w:r>
        <w:rPr>
          <w:lang w:val="en-US"/>
        </w:rPr>
        <w:t>:</w:t>
      </w:r>
    </w:p>
    <w:p w14:paraId="3CFE82C3" w14:textId="5C7E6D45" w:rsidR="00831E94" w:rsidRPr="00F72C77" w:rsidRDefault="00831E94" w:rsidP="003510E0">
      <w:pPr>
        <w:pStyle w:val="B1"/>
        <w:numPr>
          <w:ilvl w:val="0"/>
          <w:numId w:val="15"/>
        </w:numPr>
        <w:rPr>
          <w:bCs/>
        </w:rPr>
      </w:pPr>
      <w:r w:rsidRPr="00F72C77">
        <w:rPr>
          <w:bCs/>
          <w:lang w:val="en-US"/>
        </w:rPr>
        <w:t>Enhancements for provisioning UE with consistent URSP across 5GC and EPC based on URSP provisioning via ePCO in EPS:</w:t>
      </w:r>
    </w:p>
    <w:p w14:paraId="00E68A07" w14:textId="7190277C" w:rsidR="005E01F7" w:rsidRDefault="00276A42" w:rsidP="003510E0">
      <w:pPr>
        <w:pStyle w:val="B1"/>
        <w:numPr>
          <w:ilvl w:val="0"/>
          <w:numId w:val="19"/>
        </w:numPr>
        <w:rPr>
          <w:bCs/>
        </w:rPr>
      </w:pPr>
      <w:r>
        <w:rPr>
          <w:bCs/>
        </w:rPr>
        <w:t>P</w:t>
      </w:r>
      <w:r w:rsidR="0081730A">
        <w:rPr>
          <w:bCs/>
        </w:rPr>
        <w:t xml:space="preserve">otential update to </w:t>
      </w:r>
      <w:r w:rsidR="00AE5F49">
        <w:rPr>
          <w:bCs/>
        </w:rPr>
        <w:t xml:space="preserve">the </w:t>
      </w:r>
      <w:r w:rsidR="000367D6">
        <w:rPr>
          <w:bCs/>
        </w:rPr>
        <w:t>SM</w:t>
      </w:r>
      <w:r w:rsidR="005E01F7" w:rsidRPr="006636D0">
        <w:rPr>
          <w:bCs/>
        </w:rPr>
        <w:t xml:space="preserve"> Policy </w:t>
      </w:r>
      <w:r w:rsidR="00035CF9" w:rsidRPr="006636D0">
        <w:rPr>
          <w:bCs/>
        </w:rPr>
        <w:t xml:space="preserve">Association </w:t>
      </w:r>
      <w:r w:rsidR="00035CF9">
        <w:rPr>
          <w:bCs/>
        </w:rPr>
        <w:t xml:space="preserve">management </w:t>
      </w:r>
      <w:r w:rsidR="001D1479">
        <w:rPr>
          <w:bCs/>
        </w:rPr>
        <w:t>and UE</w:t>
      </w:r>
      <w:r w:rsidR="001D1479" w:rsidRPr="006636D0">
        <w:rPr>
          <w:bCs/>
        </w:rPr>
        <w:t xml:space="preserve"> Policy </w:t>
      </w:r>
      <w:r w:rsidR="005E01F7" w:rsidRPr="006636D0">
        <w:rPr>
          <w:bCs/>
        </w:rPr>
        <w:t xml:space="preserve">Association </w:t>
      </w:r>
      <w:r w:rsidR="005E01F7">
        <w:rPr>
          <w:bCs/>
        </w:rPr>
        <w:t>management procedures</w:t>
      </w:r>
      <w:r w:rsidR="0081730A">
        <w:rPr>
          <w:bCs/>
        </w:rPr>
        <w:t xml:space="preserve"> </w:t>
      </w:r>
      <w:r w:rsidR="00002734">
        <w:rPr>
          <w:bCs/>
        </w:rPr>
        <w:t xml:space="preserve">to support </w:t>
      </w:r>
      <w:r w:rsidR="00035CF9">
        <w:rPr>
          <w:bCs/>
        </w:rPr>
        <w:t xml:space="preserve">transport of </w:t>
      </w:r>
      <w:r w:rsidR="00EE3FD7">
        <w:rPr>
          <w:bCs/>
        </w:rPr>
        <w:t xml:space="preserve">the </w:t>
      </w:r>
      <w:r w:rsidR="00035CF9" w:rsidRPr="00832F9A">
        <w:rPr>
          <w:bCs/>
        </w:rPr>
        <w:t>UE Policy Container</w:t>
      </w:r>
      <w:r w:rsidR="00AD50C5">
        <w:rPr>
          <w:bCs/>
        </w:rPr>
        <w:t>s</w:t>
      </w:r>
      <w:r w:rsidR="00035CF9">
        <w:rPr>
          <w:bCs/>
        </w:rPr>
        <w:t xml:space="preserve"> </w:t>
      </w:r>
      <w:r w:rsidR="00753B68">
        <w:rPr>
          <w:bCs/>
        </w:rPr>
        <w:t xml:space="preserve">between </w:t>
      </w:r>
      <w:r w:rsidR="00EE3FD7">
        <w:rPr>
          <w:bCs/>
        </w:rPr>
        <w:t xml:space="preserve">the </w:t>
      </w:r>
      <w:r w:rsidR="0049639E">
        <w:rPr>
          <w:bCs/>
        </w:rPr>
        <w:t>SMF+PGW-C</w:t>
      </w:r>
      <w:r w:rsidR="001F4213">
        <w:rPr>
          <w:bCs/>
        </w:rPr>
        <w:t xml:space="preserve"> </w:t>
      </w:r>
      <w:r w:rsidR="00753B68">
        <w:rPr>
          <w:bCs/>
        </w:rPr>
        <w:t xml:space="preserve">and </w:t>
      </w:r>
      <w:r w:rsidR="00EE3FD7">
        <w:rPr>
          <w:bCs/>
        </w:rPr>
        <w:t xml:space="preserve">the </w:t>
      </w:r>
      <w:r w:rsidR="00753B68">
        <w:rPr>
          <w:bCs/>
        </w:rPr>
        <w:t xml:space="preserve">UE-PCF via </w:t>
      </w:r>
      <w:r w:rsidR="00EE3FD7">
        <w:rPr>
          <w:bCs/>
        </w:rPr>
        <w:t xml:space="preserve">the </w:t>
      </w:r>
      <w:r w:rsidR="00753B68">
        <w:rPr>
          <w:bCs/>
        </w:rPr>
        <w:t>SM-PCF</w:t>
      </w:r>
      <w:r w:rsidR="00013317">
        <w:rPr>
          <w:bCs/>
        </w:rPr>
        <w:t>.</w:t>
      </w:r>
      <w:r w:rsidR="00941A61">
        <w:rPr>
          <w:bCs/>
        </w:rPr>
        <w:t xml:space="preserve"> </w:t>
      </w:r>
    </w:p>
    <w:p w14:paraId="0CF72830" w14:textId="1E8FFA52" w:rsidR="00E611E4" w:rsidRDefault="00E611E4" w:rsidP="00654D1D">
      <w:pPr>
        <w:pStyle w:val="B1"/>
        <w:numPr>
          <w:ilvl w:val="0"/>
          <w:numId w:val="19"/>
        </w:numPr>
        <w:rPr>
          <w:bCs/>
        </w:rPr>
      </w:pPr>
      <w:r w:rsidRPr="00144186">
        <w:rPr>
          <w:bCs/>
        </w:rPr>
        <w:t>During 5GS to EP</w:t>
      </w:r>
      <w:r w:rsidR="00FD7984" w:rsidRPr="00144186">
        <w:rPr>
          <w:bCs/>
        </w:rPr>
        <w:t>S</w:t>
      </w:r>
      <w:r w:rsidRPr="00144186">
        <w:rPr>
          <w:bCs/>
        </w:rPr>
        <w:t xml:space="preserve"> mobility with N26 potential updates to </w:t>
      </w:r>
      <w:r w:rsidR="00EE3FD7">
        <w:rPr>
          <w:bCs/>
        </w:rPr>
        <w:t xml:space="preserve">the </w:t>
      </w:r>
      <w:r w:rsidRPr="00144186">
        <w:rPr>
          <w:bCs/>
        </w:rPr>
        <w:t xml:space="preserve">UE Policy Association management procedures </w:t>
      </w:r>
      <w:r w:rsidR="00AC26FE" w:rsidRPr="00144186">
        <w:rPr>
          <w:bCs/>
        </w:rPr>
        <w:t xml:space="preserve">for </w:t>
      </w:r>
      <w:r w:rsidR="00EE3FD7">
        <w:rPr>
          <w:bCs/>
        </w:rPr>
        <w:t xml:space="preserve">the </w:t>
      </w:r>
      <w:r w:rsidR="00AC26FE" w:rsidRPr="00144186">
        <w:rPr>
          <w:bCs/>
        </w:rPr>
        <w:t xml:space="preserve">AMF to request </w:t>
      </w:r>
      <w:r w:rsidR="00EE3FD7">
        <w:rPr>
          <w:bCs/>
        </w:rPr>
        <w:t xml:space="preserve">the </w:t>
      </w:r>
      <w:r w:rsidR="00AC26FE" w:rsidRPr="00144186">
        <w:rPr>
          <w:bCs/>
        </w:rPr>
        <w:t xml:space="preserve">UE-PCF </w:t>
      </w:r>
      <w:r w:rsidRPr="00144186">
        <w:rPr>
          <w:bCs/>
        </w:rPr>
        <w:t xml:space="preserve">to delay termination of </w:t>
      </w:r>
      <w:r w:rsidR="00EE3FD7">
        <w:rPr>
          <w:bCs/>
        </w:rPr>
        <w:t xml:space="preserve">the </w:t>
      </w:r>
      <w:r w:rsidRPr="00144186">
        <w:rPr>
          <w:bCs/>
        </w:rPr>
        <w:t>UE Policy Association for a configured period</w:t>
      </w:r>
      <w:r w:rsidR="009803B2" w:rsidRPr="00144186">
        <w:rPr>
          <w:bCs/>
        </w:rPr>
        <w:t xml:space="preserve"> allowing </w:t>
      </w:r>
      <w:r w:rsidR="00EE3FD7">
        <w:rPr>
          <w:bCs/>
        </w:rPr>
        <w:t xml:space="preserve">the </w:t>
      </w:r>
      <w:r w:rsidR="00B11D27" w:rsidRPr="00144186">
        <w:rPr>
          <w:bCs/>
        </w:rPr>
        <w:t>SM</w:t>
      </w:r>
      <w:r w:rsidR="00370782" w:rsidRPr="00144186">
        <w:rPr>
          <w:bCs/>
        </w:rPr>
        <w:t xml:space="preserve">-PCF </w:t>
      </w:r>
      <w:r w:rsidR="00380438" w:rsidRPr="00144186">
        <w:rPr>
          <w:bCs/>
        </w:rPr>
        <w:t xml:space="preserve">to </w:t>
      </w:r>
      <w:r w:rsidR="00B11D27" w:rsidRPr="00144186">
        <w:rPr>
          <w:bCs/>
        </w:rPr>
        <w:t xml:space="preserve">initiate </w:t>
      </w:r>
      <w:r w:rsidR="00380438" w:rsidRPr="00144186">
        <w:rPr>
          <w:bCs/>
        </w:rPr>
        <w:t xml:space="preserve">UE Policy Association Establishment </w:t>
      </w:r>
      <w:r w:rsidR="00933F27" w:rsidRPr="00144186">
        <w:rPr>
          <w:bCs/>
        </w:rPr>
        <w:t xml:space="preserve">procedure </w:t>
      </w:r>
      <w:r w:rsidR="002A6500" w:rsidRPr="00144186">
        <w:rPr>
          <w:bCs/>
        </w:rPr>
        <w:t xml:space="preserve">before </w:t>
      </w:r>
      <w:r w:rsidR="00EE3FD7">
        <w:rPr>
          <w:bCs/>
        </w:rPr>
        <w:t xml:space="preserve">the </w:t>
      </w:r>
      <w:r w:rsidR="00BE03B4" w:rsidRPr="00144186">
        <w:rPr>
          <w:bCs/>
        </w:rPr>
        <w:t xml:space="preserve">UE-PCF </w:t>
      </w:r>
      <w:r w:rsidRPr="00144186">
        <w:rPr>
          <w:bCs/>
        </w:rPr>
        <w:t>initiat</w:t>
      </w:r>
      <w:r w:rsidR="00BE03B4" w:rsidRPr="00144186">
        <w:rPr>
          <w:bCs/>
        </w:rPr>
        <w:t>es</w:t>
      </w:r>
      <w:r w:rsidRPr="00144186">
        <w:rPr>
          <w:bCs/>
        </w:rPr>
        <w:t xml:space="preserve"> UE Policy Association Termination procedure. </w:t>
      </w:r>
    </w:p>
    <w:p w14:paraId="00CD76F5" w14:textId="257BE013" w:rsidR="00E611E4" w:rsidRDefault="00E611E4" w:rsidP="00654D1D">
      <w:pPr>
        <w:pStyle w:val="B1"/>
        <w:numPr>
          <w:ilvl w:val="0"/>
          <w:numId w:val="19"/>
        </w:numPr>
        <w:rPr>
          <w:bCs/>
        </w:rPr>
      </w:pPr>
      <w:r>
        <w:rPr>
          <w:bCs/>
        </w:rPr>
        <w:t>During EP</w:t>
      </w:r>
      <w:r w:rsidR="006923C8">
        <w:rPr>
          <w:bCs/>
        </w:rPr>
        <w:t>S</w:t>
      </w:r>
      <w:r w:rsidRPr="0089734E">
        <w:rPr>
          <w:bCs/>
        </w:rPr>
        <w:t xml:space="preserve"> to </w:t>
      </w:r>
      <w:r>
        <w:rPr>
          <w:bCs/>
        </w:rPr>
        <w:t>5GS</w:t>
      </w:r>
      <w:r w:rsidRPr="0089734E">
        <w:rPr>
          <w:bCs/>
        </w:rPr>
        <w:t xml:space="preserve"> mobility</w:t>
      </w:r>
      <w:r>
        <w:rPr>
          <w:bCs/>
        </w:rPr>
        <w:t xml:space="preserve"> with N26 potential updates to </w:t>
      </w:r>
      <w:r w:rsidR="00812D72">
        <w:rPr>
          <w:bCs/>
        </w:rPr>
        <w:t xml:space="preserve">the </w:t>
      </w:r>
      <w:r w:rsidRPr="006636D0">
        <w:rPr>
          <w:bCs/>
        </w:rPr>
        <w:t xml:space="preserve">UE Policy Association </w:t>
      </w:r>
      <w:r>
        <w:rPr>
          <w:bCs/>
        </w:rPr>
        <w:t>management procedures</w:t>
      </w:r>
      <w:r w:rsidRPr="00DF2448">
        <w:rPr>
          <w:bCs/>
        </w:rPr>
        <w:t xml:space="preserve"> to support </w:t>
      </w:r>
      <w:r w:rsidR="00812D72">
        <w:rPr>
          <w:bCs/>
        </w:rPr>
        <w:t xml:space="preserve">the </w:t>
      </w:r>
      <w:r w:rsidRPr="00DF2448">
        <w:rPr>
          <w:bCs/>
        </w:rPr>
        <w:t xml:space="preserve">termination of the </w:t>
      </w:r>
      <w:r w:rsidRPr="00622BEE">
        <w:rPr>
          <w:bCs/>
        </w:rPr>
        <w:t xml:space="preserve">old UE policy association in EPS after the new UE policy association </w:t>
      </w:r>
      <w:r>
        <w:rPr>
          <w:bCs/>
        </w:rPr>
        <w:t xml:space="preserve">is </w:t>
      </w:r>
      <w:r w:rsidRPr="00622BEE">
        <w:rPr>
          <w:bCs/>
        </w:rPr>
        <w:t>established in 5GS.</w:t>
      </w:r>
    </w:p>
    <w:p w14:paraId="53476567" w14:textId="77777777" w:rsidR="00A17C82" w:rsidRDefault="00EE00CB" w:rsidP="00A17C82">
      <w:pPr>
        <w:pStyle w:val="B1"/>
        <w:numPr>
          <w:ilvl w:val="0"/>
          <w:numId w:val="19"/>
        </w:numPr>
        <w:rPr>
          <w:bCs/>
        </w:rPr>
      </w:pPr>
      <w:r>
        <w:rPr>
          <w:bCs/>
        </w:rPr>
        <w:t xml:space="preserve">Potential </w:t>
      </w:r>
      <w:r w:rsidR="00AA09A5">
        <w:rPr>
          <w:bCs/>
        </w:rPr>
        <w:t>updates</w:t>
      </w:r>
      <w:r>
        <w:rPr>
          <w:bCs/>
        </w:rPr>
        <w:t xml:space="preserve"> to </w:t>
      </w:r>
      <w:r w:rsidR="00812D72">
        <w:rPr>
          <w:bCs/>
        </w:rPr>
        <w:t xml:space="preserve">the </w:t>
      </w:r>
      <w:r w:rsidR="00A5169E">
        <w:rPr>
          <w:bCs/>
        </w:rPr>
        <w:t xml:space="preserve">UE context policy control subscription </w:t>
      </w:r>
      <w:r w:rsidR="00D27AFB">
        <w:rPr>
          <w:bCs/>
        </w:rPr>
        <w:t xml:space="preserve">information </w:t>
      </w:r>
      <w:r w:rsidR="00A5169E">
        <w:rPr>
          <w:bCs/>
        </w:rPr>
        <w:t xml:space="preserve">in UDR </w:t>
      </w:r>
      <w:r w:rsidR="00537DF8">
        <w:rPr>
          <w:bCs/>
        </w:rPr>
        <w:t xml:space="preserve">to </w:t>
      </w:r>
      <w:r w:rsidR="009B11C4">
        <w:rPr>
          <w:bCs/>
        </w:rPr>
        <w:t xml:space="preserve">include </w:t>
      </w:r>
      <w:r w:rsidR="003B2214">
        <w:rPr>
          <w:bCs/>
        </w:rPr>
        <w:t>a</w:t>
      </w:r>
      <w:r w:rsidR="00547C3B">
        <w:rPr>
          <w:bCs/>
        </w:rPr>
        <w:t xml:space="preserve"> </w:t>
      </w:r>
      <w:r w:rsidR="009B11C4">
        <w:rPr>
          <w:bCs/>
        </w:rPr>
        <w:t xml:space="preserve">new parameter </w:t>
      </w:r>
      <w:r w:rsidR="008D1A48" w:rsidRPr="008D1A48">
        <w:rPr>
          <w:bCs/>
        </w:rPr>
        <w:t>URSP Provisioning Support Indication in EPS</w:t>
      </w:r>
      <w:r w:rsidR="0068049A">
        <w:rPr>
          <w:bCs/>
        </w:rPr>
        <w:t>.</w:t>
      </w:r>
    </w:p>
    <w:p w14:paraId="759696F3" w14:textId="1CE5FF51" w:rsidR="009B6A16" w:rsidRPr="00A17C82" w:rsidRDefault="00AF67C3" w:rsidP="00A17C82">
      <w:pPr>
        <w:pStyle w:val="B1"/>
        <w:numPr>
          <w:ilvl w:val="0"/>
          <w:numId w:val="19"/>
        </w:numPr>
        <w:rPr>
          <w:bCs/>
        </w:rPr>
      </w:pPr>
      <w:r>
        <w:rPr>
          <w:bCs/>
        </w:rPr>
        <w:lastRenderedPageBreak/>
        <w:t>P</w:t>
      </w:r>
      <w:r w:rsidR="00823138" w:rsidRPr="00A17C82">
        <w:rPr>
          <w:bCs/>
        </w:rPr>
        <w:t xml:space="preserve">otential </w:t>
      </w:r>
      <w:r w:rsidR="001F7F0B" w:rsidRPr="00A17C82">
        <w:rPr>
          <w:bCs/>
        </w:rPr>
        <w:t>updates to</w:t>
      </w:r>
      <w:r w:rsidR="003F6A81" w:rsidRPr="00A17C82">
        <w:rPr>
          <w:bCs/>
        </w:rPr>
        <w:t xml:space="preserve"> </w:t>
      </w:r>
      <w:r w:rsidR="009B1CE0" w:rsidRPr="00A17C82">
        <w:rPr>
          <w:bCs/>
        </w:rPr>
        <w:t xml:space="preserve">the </w:t>
      </w:r>
      <w:r w:rsidR="0005587F" w:rsidRPr="00A17C82">
        <w:rPr>
          <w:bCs/>
        </w:rPr>
        <w:t>Npcf_SMPolicyControl</w:t>
      </w:r>
      <w:r w:rsidR="009B1CE0" w:rsidRPr="00A17C82">
        <w:rPr>
          <w:bCs/>
        </w:rPr>
        <w:t xml:space="preserve"> Service</w:t>
      </w:r>
      <w:r w:rsidR="00F47C84" w:rsidRPr="00A17C82">
        <w:rPr>
          <w:bCs/>
        </w:rPr>
        <w:t xml:space="preserve"> </w:t>
      </w:r>
      <w:r w:rsidR="00FD7528" w:rsidRPr="00A17C82">
        <w:rPr>
          <w:bCs/>
        </w:rPr>
        <w:t xml:space="preserve">to </w:t>
      </w:r>
      <w:r w:rsidR="003C0C19" w:rsidRPr="00A17C82">
        <w:rPr>
          <w:bCs/>
        </w:rPr>
        <w:t>support</w:t>
      </w:r>
      <w:r w:rsidR="00FD7528" w:rsidRPr="00A17C82">
        <w:rPr>
          <w:bCs/>
        </w:rPr>
        <w:t xml:space="preserve"> </w:t>
      </w:r>
      <w:r w:rsidR="009B6A16" w:rsidRPr="00A17C82">
        <w:rPr>
          <w:bCs/>
        </w:rPr>
        <w:t xml:space="preserve">the </w:t>
      </w:r>
      <w:r w:rsidR="00EE6647" w:rsidRPr="00A17C82">
        <w:rPr>
          <w:bCs/>
        </w:rPr>
        <w:t xml:space="preserve">transport of </w:t>
      </w:r>
      <w:r w:rsidR="00FD4FD1" w:rsidRPr="00A17C82">
        <w:rPr>
          <w:bCs/>
        </w:rPr>
        <w:t xml:space="preserve">the </w:t>
      </w:r>
      <w:r w:rsidR="009B6A16" w:rsidRPr="00A17C82">
        <w:rPr>
          <w:bCs/>
        </w:rPr>
        <w:t>UE Policy Container.</w:t>
      </w:r>
    </w:p>
    <w:p w14:paraId="6D3C27D3" w14:textId="62E5582C" w:rsidR="003D4C34" w:rsidRPr="0069436E" w:rsidRDefault="00AF67C3" w:rsidP="00654D1D">
      <w:pPr>
        <w:pStyle w:val="B1"/>
        <w:numPr>
          <w:ilvl w:val="0"/>
          <w:numId w:val="19"/>
        </w:numPr>
        <w:rPr>
          <w:bCs/>
        </w:rPr>
      </w:pPr>
      <w:r>
        <w:rPr>
          <w:bCs/>
        </w:rPr>
        <w:t>P</w:t>
      </w:r>
      <w:r w:rsidR="00600282">
        <w:rPr>
          <w:bCs/>
        </w:rPr>
        <w:t xml:space="preserve">otential updates to </w:t>
      </w:r>
      <w:r w:rsidR="00FD4FD1">
        <w:rPr>
          <w:bCs/>
        </w:rPr>
        <w:t xml:space="preserve">the </w:t>
      </w:r>
      <w:r w:rsidR="00600282">
        <w:rPr>
          <w:bCs/>
        </w:rPr>
        <w:t>Npcf_</w:t>
      </w:r>
      <w:r w:rsidR="007949D8">
        <w:rPr>
          <w:bCs/>
        </w:rPr>
        <w:t>UEPolicyControl</w:t>
      </w:r>
      <w:r w:rsidR="00D61B47">
        <w:rPr>
          <w:bCs/>
        </w:rPr>
        <w:t xml:space="preserve"> Service</w:t>
      </w:r>
      <w:r w:rsidR="007949D8">
        <w:rPr>
          <w:bCs/>
        </w:rPr>
        <w:t xml:space="preserve"> to </w:t>
      </w:r>
      <w:r w:rsidR="003C0C19">
        <w:rPr>
          <w:bCs/>
        </w:rPr>
        <w:t>support</w:t>
      </w:r>
      <w:r w:rsidR="007949D8">
        <w:rPr>
          <w:bCs/>
        </w:rPr>
        <w:t xml:space="preserve"> a new parameter </w:t>
      </w:r>
      <w:r w:rsidR="002B6A09" w:rsidRPr="002B6A09">
        <w:rPr>
          <w:bCs/>
        </w:rPr>
        <w:t>("5GS to EPS handover").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C6FF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C6FF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C6FF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C6FF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C6FF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C6FF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C6FFC">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4C6FFC">
            <w:pPr>
              <w:pStyle w:val="TAL"/>
            </w:pPr>
          </w:p>
        </w:tc>
        <w:tc>
          <w:tcPr>
            <w:tcW w:w="1134" w:type="dxa"/>
          </w:tcPr>
          <w:p w14:paraId="43E70D9D" w14:textId="77777777" w:rsidR="006C2E80" w:rsidRPr="00251D80" w:rsidRDefault="006C2E80" w:rsidP="004C6FFC">
            <w:pPr>
              <w:pStyle w:val="TAL"/>
            </w:pPr>
          </w:p>
        </w:tc>
        <w:tc>
          <w:tcPr>
            <w:tcW w:w="2409" w:type="dxa"/>
          </w:tcPr>
          <w:p w14:paraId="12022B30" w14:textId="77777777" w:rsidR="006C2E80" w:rsidRPr="00251D80" w:rsidRDefault="006C2E80" w:rsidP="004C6FFC">
            <w:pPr>
              <w:pStyle w:val="TAL"/>
            </w:pPr>
          </w:p>
        </w:tc>
        <w:tc>
          <w:tcPr>
            <w:tcW w:w="993" w:type="dxa"/>
          </w:tcPr>
          <w:p w14:paraId="783F7A2B" w14:textId="77777777" w:rsidR="006C2E80" w:rsidRPr="00251D80" w:rsidRDefault="006C2E80" w:rsidP="004C6FFC">
            <w:pPr>
              <w:pStyle w:val="TAL"/>
            </w:pPr>
          </w:p>
        </w:tc>
        <w:tc>
          <w:tcPr>
            <w:tcW w:w="1074" w:type="dxa"/>
          </w:tcPr>
          <w:p w14:paraId="363ECA7E" w14:textId="77777777" w:rsidR="006C2E80" w:rsidRPr="00251D80" w:rsidRDefault="006C2E80" w:rsidP="004C6FFC">
            <w:pPr>
              <w:pStyle w:val="TAL"/>
            </w:pPr>
          </w:p>
        </w:tc>
        <w:tc>
          <w:tcPr>
            <w:tcW w:w="2186" w:type="dxa"/>
          </w:tcPr>
          <w:p w14:paraId="21EB1BD1" w14:textId="77777777" w:rsidR="006C2E80" w:rsidRPr="00251D80" w:rsidRDefault="006C2E80" w:rsidP="004C6FFC">
            <w:pPr>
              <w:pStyle w:val="TAL"/>
            </w:pPr>
          </w:p>
        </w:tc>
      </w:tr>
    </w:tbl>
    <w:p w14:paraId="5B510A00" w14:textId="77777777" w:rsidR="00102222" w:rsidRDefault="00102222" w:rsidP="004C6FF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C6FF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C6FF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C6FF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C6FF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C6FFC">
            <w:pPr>
              <w:pStyle w:val="TAH"/>
            </w:pPr>
            <w:r>
              <w:t>Remarks</w:t>
            </w:r>
          </w:p>
        </w:tc>
      </w:tr>
      <w:tr w:rsidR="00096867" w:rsidRPr="002D6641" w14:paraId="0498E5B9"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74A1D54E" w14:textId="4BDAA18E" w:rsidR="00096867" w:rsidRPr="002D6641" w:rsidRDefault="00096867" w:rsidP="00096867">
            <w:pPr>
              <w:pStyle w:val="Guidance"/>
              <w:rPr>
                <w:i w:val="0"/>
                <w:iCs/>
              </w:rPr>
            </w:pPr>
            <w:r w:rsidRPr="002D6641">
              <w:rPr>
                <w:i w:val="0"/>
                <w:iCs/>
              </w:rPr>
              <w:t>24.</w:t>
            </w:r>
            <w:r>
              <w:rPr>
                <w:i w:val="0"/>
                <w:iCs/>
              </w:rPr>
              <w:t>008</w:t>
            </w:r>
          </w:p>
        </w:tc>
        <w:tc>
          <w:tcPr>
            <w:tcW w:w="4344" w:type="dxa"/>
            <w:tcBorders>
              <w:top w:val="single" w:sz="4" w:space="0" w:color="auto"/>
              <w:left w:val="single" w:sz="4" w:space="0" w:color="auto"/>
              <w:bottom w:val="single" w:sz="4" w:space="0" w:color="auto"/>
              <w:right w:val="single" w:sz="4" w:space="0" w:color="auto"/>
            </w:tcBorders>
          </w:tcPr>
          <w:p w14:paraId="7F810300" w14:textId="1139B2CC" w:rsidR="00096867" w:rsidRPr="00246E84" w:rsidRDefault="00096867" w:rsidP="00096867">
            <w:pPr>
              <w:pStyle w:val="Guidance"/>
              <w:rPr>
                <w:i w:val="0"/>
                <w:iCs/>
              </w:rPr>
            </w:pPr>
            <w:r w:rsidRPr="00246E84">
              <w:rPr>
                <w:i w:val="0"/>
                <w:iCs/>
              </w:rPr>
              <w:t xml:space="preserve">Potential </w:t>
            </w:r>
            <w:r w:rsidR="00590861" w:rsidRPr="00246E84">
              <w:rPr>
                <w:i w:val="0"/>
                <w:iCs/>
              </w:rPr>
              <w:t>new</w:t>
            </w:r>
            <w:r w:rsidRPr="00246E84">
              <w:rPr>
                <w:i w:val="0"/>
                <w:iCs/>
              </w:rPr>
              <w:t xml:space="preserve"> ePCO for supporting </w:t>
            </w:r>
            <w:r w:rsidR="00382C4B" w:rsidRPr="00246E84">
              <w:rPr>
                <w:i w:val="0"/>
                <w:iCs/>
              </w:rPr>
              <w:t>UE policy delivery</w:t>
            </w:r>
            <w:r w:rsidRPr="00246E84">
              <w:rPr>
                <w:i w:val="0"/>
                <w:iCs/>
              </w:rPr>
              <w:t>.</w:t>
            </w:r>
          </w:p>
        </w:tc>
        <w:tc>
          <w:tcPr>
            <w:tcW w:w="1417" w:type="dxa"/>
            <w:tcBorders>
              <w:top w:val="single" w:sz="4" w:space="0" w:color="auto"/>
              <w:left w:val="single" w:sz="4" w:space="0" w:color="auto"/>
              <w:bottom w:val="single" w:sz="4" w:space="0" w:color="auto"/>
              <w:right w:val="single" w:sz="4" w:space="0" w:color="auto"/>
            </w:tcBorders>
          </w:tcPr>
          <w:p w14:paraId="135D05F9" w14:textId="2BFA6F06" w:rsidR="00096867" w:rsidRPr="003B70DD" w:rsidRDefault="00096867" w:rsidP="00096867">
            <w:pPr>
              <w:pStyle w:val="Guidance"/>
              <w:rPr>
                <w:i w:val="0"/>
                <w:iCs/>
              </w:rPr>
            </w:pPr>
            <w:r w:rsidRPr="003B70DD">
              <w:rPr>
                <w:i w:val="0"/>
                <w:iCs/>
              </w:rPr>
              <w:t>CT#102 (Dec. 2023)</w:t>
            </w:r>
          </w:p>
        </w:tc>
        <w:tc>
          <w:tcPr>
            <w:tcW w:w="2101" w:type="dxa"/>
            <w:tcBorders>
              <w:top w:val="single" w:sz="4" w:space="0" w:color="auto"/>
              <w:left w:val="single" w:sz="4" w:space="0" w:color="auto"/>
              <w:bottom w:val="single" w:sz="4" w:space="0" w:color="auto"/>
              <w:right w:val="single" w:sz="4" w:space="0" w:color="auto"/>
            </w:tcBorders>
          </w:tcPr>
          <w:p w14:paraId="72BAD561" w14:textId="418213B1" w:rsidR="00096867" w:rsidRPr="002D6641" w:rsidRDefault="00096867" w:rsidP="00096867">
            <w:pPr>
              <w:pStyle w:val="Guidance"/>
              <w:rPr>
                <w:i w:val="0"/>
                <w:iCs/>
              </w:rPr>
            </w:pPr>
            <w:r w:rsidRPr="002D6641">
              <w:rPr>
                <w:i w:val="0"/>
                <w:iCs/>
              </w:rPr>
              <w:t>CT1 Responsibility</w:t>
            </w:r>
          </w:p>
        </w:tc>
      </w:tr>
      <w:tr w:rsidR="00096867" w:rsidRPr="002D6641" w14:paraId="170A1D4F"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324992C6" w14:textId="56A56C95" w:rsidR="00096867" w:rsidRPr="002D6641" w:rsidRDefault="00096867" w:rsidP="00096867">
            <w:pPr>
              <w:pStyle w:val="Guidance"/>
              <w:rPr>
                <w:i w:val="0"/>
                <w:iCs/>
              </w:rPr>
            </w:pPr>
            <w:r w:rsidRPr="002D6641">
              <w:rPr>
                <w:i w:val="0"/>
                <w:iCs/>
              </w:rPr>
              <w:t>24.</w:t>
            </w:r>
            <w:r>
              <w:rPr>
                <w:i w:val="0"/>
                <w:iCs/>
              </w:rPr>
              <w:t>301</w:t>
            </w:r>
          </w:p>
        </w:tc>
        <w:tc>
          <w:tcPr>
            <w:tcW w:w="4344" w:type="dxa"/>
            <w:tcBorders>
              <w:top w:val="single" w:sz="4" w:space="0" w:color="auto"/>
              <w:left w:val="single" w:sz="4" w:space="0" w:color="auto"/>
              <w:bottom w:val="single" w:sz="4" w:space="0" w:color="auto"/>
              <w:right w:val="single" w:sz="4" w:space="0" w:color="auto"/>
            </w:tcBorders>
          </w:tcPr>
          <w:p w14:paraId="4B907638" w14:textId="58EF9819" w:rsidR="00126607" w:rsidRPr="00246E84" w:rsidRDefault="004D7ACD" w:rsidP="00096867">
            <w:pPr>
              <w:pStyle w:val="Guidance"/>
              <w:rPr>
                <w:i w:val="0"/>
                <w:iCs/>
              </w:rPr>
            </w:pPr>
            <w:r w:rsidRPr="00246E84">
              <w:rPr>
                <w:i w:val="0"/>
                <w:iCs/>
              </w:rPr>
              <w:t xml:space="preserve">Potential updates to </w:t>
            </w:r>
            <w:r w:rsidR="004F6C0F" w:rsidRPr="00246E84">
              <w:rPr>
                <w:i w:val="0"/>
                <w:iCs/>
              </w:rPr>
              <w:t>a</w:t>
            </w:r>
            <w:r w:rsidRPr="00246E84">
              <w:rPr>
                <w:i w:val="0"/>
                <w:iCs/>
              </w:rPr>
              <w:t>ttach, PDN connectivity, and EPS bearer context modification procedures to enable the UE policy delivery.</w:t>
            </w:r>
          </w:p>
        </w:tc>
        <w:tc>
          <w:tcPr>
            <w:tcW w:w="1417" w:type="dxa"/>
            <w:tcBorders>
              <w:top w:val="single" w:sz="4" w:space="0" w:color="auto"/>
              <w:left w:val="single" w:sz="4" w:space="0" w:color="auto"/>
              <w:bottom w:val="single" w:sz="4" w:space="0" w:color="auto"/>
              <w:right w:val="single" w:sz="4" w:space="0" w:color="auto"/>
            </w:tcBorders>
          </w:tcPr>
          <w:p w14:paraId="00141658" w14:textId="47B2C206" w:rsidR="00096867" w:rsidRPr="003B70DD" w:rsidRDefault="00096867" w:rsidP="00096867">
            <w:pPr>
              <w:pStyle w:val="Guidance"/>
              <w:rPr>
                <w:i w:val="0"/>
                <w:iCs/>
              </w:rPr>
            </w:pPr>
            <w:r w:rsidRPr="003B70DD">
              <w:rPr>
                <w:i w:val="0"/>
                <w:iCs/>
              </w:rPr>
              <w:t>CT#102 (Dec. 2023)</w:t>
            </w:r>
          </w:p>
        </w:tc>
        <w:tc>
          <w:tcPr>
            <w:tcW w:w="2101" w:type="dxa"/>
            <w:tcBorders>
              <w:top w:val="single" w:sz="4" w:space="0" w:color="auto"/>
              <w:left w:val="single" w:sz="4" w:space="0" w:color="auto"/>
              <w:bottom w:val="single" w:sz="4" w:space="0" w:color="auto"/>
              <w:right w:val="single" w:sz="4" w:space="0" w:color="auto"/>
            </w:tcBorders>
          </w:tcPr>
          <w:p w14:paraId="1DA9D2D6" w14:textId="2FCA4A0E" w:rsidR="00096867" w:rsidRPr="002D6641" w:rsidRDefault="00096867" w:rsidP="00096867">
            <w:pPr>
              <w:pStyle w:val="Guidance"/>
              <w:rPr>
                <w:i w:val="0"/>
                <w:iCs/>
              </w:rPr>
            </w:pPr>
            <w:r w:rsidRPr="002D6641">
              <w:rPr>
                <w:i w:val="0"/>
                <w:iCs/>
              </w:rPr>
              <w:t>CT1 Responsibility</w:t>
            </w:r>
          </w:p>
        </w:tc>
      </w:tr>
      <w:tr w:rsidR="00096867" w:rsidRPr="002D6641" w14:paraId="05AB72CA"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2804E7E0" w14:textId="1E109A12" w:rsidR="00096867" w:rsidRPr="002D6641" w:rsidRDefault="00096867" w:rsidP="00096867">
            <w:pPr>
              <w:pStyle w:val="Guidance"/>
              <w:rPr>
                <w:i w:val="0"/>
                <w:iCs/>
              </w:rPr>
            </w:pPr>
            <w:r w:rsidRPr="002D6641">
              <w:rPr>
                <w:i w:val="0"/>
                <w:iCs/>
              </w:rPr>
              <w:t>24.5</w:t>
            </w:r>
            <w:r>
              <w:rPr>
                <w:i w:val="0"/>
                <w:iCs/>
              </w:rPr>
              <w:t>01</w:t>
            </w:r>
          </w:p>
        </w:tc>
        <w:tc>
          <w:tcPr>
            <w:tcW w:w="4344" w:type="dxa"/>
            <w:tcBorders>
              <w:top w:val="single" w:sz="4" w:space="0" w:color="auto"/>
              <w:left w:val="single" w:sz="4" w:space="0" w:color="auto"/>
              <w:bottom w:val="single" w:sz="4" w:space="0" w:color="auto"/>
              <w:right w:val="single" w:sz="4" w:space="0" w:color="auto"/>
            </w:tcBorders>
          </w:tcPr>
          <w:p w14:paraId="5F4038B1" w14:textId="05126B70" w:rsidR="00FC0A96" w:rsidRPr="00246E84" w:rsidRDefault="00026C2C" w:rsidP="00096867">
            <w:pPr>
              <w:pStyle w:val="Guidance"/>
              <w:rPr>
                <w:i w:val="0"/>
                <w:iCs/>
              </w:rPr>
            </w:pPr>
            <w:r w:rsidRPr="00246E84">
              <w:rPr>
                <w:i w:val="0"/>
                <w:iCs/>
              </w:rPr>
              <w:t xml:space="preserve">Potential updates to UE policy management procedure, and initial registration procedure to enable </w:t>
            </w:r>
            <w:r w:rsidR="00FE23D4" w:rsidRPr="00246E84">
              <w:rPr>
                <w:i w:val="0"/>
                <w:iCs/>
              </w:rPr>
              <w:t>UE policy delivery in EPS.</w:t>
            </w:r>
          </w:p>
        </w:tc>
        <w:tc>
          <w:tcPr>
            <w:tcW w:w="1417" w:type="dxa"/>
            <w:tcBorders>
              <w:top w:val="single" w:sz="4" w:space="0" w:color="auto"/>
              <w:left w:val="single" w:sz="4" w:space="0" w:color="auto"/>
              <w:bottom w:val="single" w:sz="4" w:space="0" w:color="auto"/>
              <w:right w:val="single" w:sz="4" w:space="0" w:color="auto"/>
            </w:tcBorders>
          </w:tcPr>
          <w:p w14:paraId="3DCBC09B" w14:textId="3C4AF9DE" w:rsidR="00096867" w:rsidRPr="003B70DD" w:rsidRDefault="00096867" w:rsidP="00096867">
            <w:pPr>
              <w:pStyle w:val="Guidance"/>
              <w:rPr>
                <w:i w:val="0"/>
                <w:iCs/>
              </w:rPr>
            </w:pPr>
            <w:r w:rsidRPr="003B70DD">
              <w:rPr>
                <w:i w:val="0"/>
                <w:iCs/>
              </w:rPr>
              <w:t>CT#102 (Dec. 2023)</w:t>
            </w:r>
          </w:p>
        </w:tc>
        <w:tc>
          <w:tcPr>
            <w:tcW w:w="2101" w:type="dxa"/>
            <w:tcBorders>
              <w:top w:val="single" w:sz="4" w:space="0" w:color="auto"/>
              <w:left w:val="single" w:sz="4" w:space="0" w:color="auto"/>
              <w:bottom w:val="single" w:sz="4" w:space="0" w:color="auto"/>
              <w:right w:val="single" w:sz="4" w:space="0" w:color="auto"/>
            </w:tcBorders>
          </w:tcPr>
          <w:p w14:paraId="4CA8E023" w14:textId="23608F98" w:rsidR="00096867" w:rsidRPr="002D6641" w:rsidRDefault="00096867" w:rsidP="00096867">
            <w:pPr>
              <w:pStyle w:val="Guidance"/>
              <w:rPr>
                <w:i w:val="0"/>
                <w:iCs/>
              </w:rPr>
            </w:pPr>
            <w:r w:rsidRPr="002D6641">
              <w:rPr>
                <w:i w:val="0"/>
                <w:iCs/>
              </w:rPr>
              <w:t>CT1 Responsibility</w:t>
            </w:r>
          </w:p>
        </w:tc>
      </w:tr>
      <w:tr w:rsidR="00096867" w:rsidRPr="002D6641" w14:paraId="4EF64DC5" w14:textId="77777777" w:rsidTr="00F36EEA">
        <w:trPr>
          <w:cantSplit/>
          <w:jc w:val="center"/>
        </w:trPr>
        <w:tc>
          <w:tcPr>
            <w:tcW w:w="1445" w:type="dxa"/>
            <w:tcBorders>
              <w:top w:val="single" w:sz="4" w:space="0" w:color="auto"/>
              <w:left w:val="single" w:sz="4" w:space="0" w:color="auto"/>
              <w:bottom w:val="single" w:sz="4" w:space="0" w:color="auto"/>
              <w:right w:val="single" w:sz="4" w:space="0" w:color="auto"/>
            </w:tcBorders>
          </w:tcPr>
          <w:p w14:paraId="49A4BC8C" w14:textId="2FD9543E" w:rsidR="00096867" w:rsidRPr="002D6641" w:rsidRDefault="00096867" w:rsidP="00096867">
            <w:pPr>
              <w:pStyle w:val="Guidance"/>
              <w:rPr>
                <w:i w:val="0"/>
                <w:iCs/>
              </w:rPr>
            </w:pPr>
            <w:r w:rsidRPr="002D6641">
              <w:rPr>
                <w:i w:val="0"/>
                <w:iCs/>
              </w:rPr>
              <w:t>24.526</w:t>
            </w:r>
          </w:p>
        </w:tc>
        <w:tc>
          <w:tcPr>
            <w:tcW w:w="4344" w:type="dxa"/>
            <w:tcBorders>
              <w:top w:val="single" w:sz="4" w:space="0" w:color="auto"/>
              <w:left w:val="single" w:sz="4" w:space="0" w:color="auto"/>
              <w:bottom w:val="single" w:sz="4" w:space="0" w:color="auto"/>
              <w:right w:val="single" w:sz="4" w:space="0" w:color="auto"/>
            </w:tcBorders>
          </w:tcPr>
          <w:p w14:paraId="4FE21D40" w14:textId="659B6E77" w:rsidR="00096867" w:rsidRPr="00246E84" w:rsidRDefault="007377B2" w:rsidP="00096867">
            <w:pPr>
              <w:pStyle w:val="Guidance"/>
              <w:rPr>
                <w:i w:val="0"/>
                <w:iCs/>
              </w:rPr>
            </w:pPr>
            <w:bookmarkStart w:id="1" w:name="_Hlk110012384"/>
            <w:r w:rsidRPr="00246E84">
              <w:rPr>
                <w:i w:val="0"/>
                <w:iCs/>
              </w:rPr>
              <w:t xml:space="preserve">Potential updates to the URSP TD component type </w:t>
            </w:r>
            <w:bookmarkEnd w:id="1"/>
            <w:r w:rsidRPr="00246E84">
              <w:rPr>
                <w:i w:val="0"/>
                <w:iCs/>
              </w:rPr>
              <w:t>support standardized and operator defined traffic categories.</w:t>
            </w:r>
          </w:p>
        </w:tc>
        <w:tc>
          <w:tcPr>
            <w:tcW w:w="1417" w:type="dxa"/>
            <w:tcBorders>
              <w:top w:val="single" w:sz="4" w:space="0" w:color="auto"/>
              <w:left w:val="single" w:sz="4" w:space="0" w:color="auto"/>
              <w:bottom w:val="single" w:sz="4" w:space="0" w:color="auto"/>
              <w:right w:val="single" w:sz="4" w:space="0" w:color="auto"/>
            </w:tcBorders>
          </w:tcPr>
          <w:p w14:paraId="30890AA6" w14:textId="3DFC756B" w:rsidR="00096867" w:rsidRPr="00D81CC7" w:rsidRDefault="00096867" w:rsidP="00096867">
            <w:pPr>
              <w:pStyle w:val="Guidance"/>
              <w:rPr>
                <w:i w:val="0"/>
                <w:iCs/>
                <w:highlight w:val="yellow"/>
              </w:rPr>
            </w:pPr>
            <w:r w:rsidRPr="003B70DD">
              <w:rPr>
                <w:i w:val="0"/>
                <w:iCs/>
              </w:rPr>
              <w:t>CT#102 (Dec. 2023)</w:t>
            </w:r>
          </w:p>
        </w:tc>
        <w:tc>
          <w:tcPr>
            <w:tcW w:w="2101" w:type="dxa"/>
            <w:tcBorders>
              <w:top w:val="single" w:sz="4" w:space="0" w:color="auto"/>
              <w:left w:val="single" w:sz="4" w:space="0" w:color="auto"/>
              <w:bottom w:val="single" w:sz="4" w:space="0" w:color="auto"/>
              <w:right w:val="single" w:sz="4" w:space="0" w:color="auto"/>
            </w:tcBorders>
          </w:tcPr>
          <w:p w14:paraId="146A5973" w14:textId="67A0EE81" w:rsidR="00096867" w:rsidRPr="002D6641" w:rsidRDefault="00096867" w:rsidP="00096867">
            <w:pPr>
              <w:pStyle w:val="Guidance"/>
              <w:rPr>
                <w:i w:val="0"/>
                <w:iCs/>
              </w:rPr>
            </w:pPr>
            <w:r w:rsidRPr="002D6641">
              <w:rPr>
                <w:i w:val="0"/>
                <w:iCs/>
              </w:rPr>
              <w:t>CT1 Responsibility</w:t>
            </w:r>
          </w:p>
        </w:tc>
      </w:tr>
      <w:tr w:rsidR="000B39D4" w:rsidRPr="002D6641" w14:paraId="1DC1AC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92C80D" w14:textId="70A47B3C" w:rsidR="000B39D4" w:rsidRPr="002D6641" w:rsidRDefault="000B39D4" w:rsidP="000B39D4">
            <w:pPr>
              <w:pStyle w:val="Guidance"/>
              <w:rPr>
                <w:rFonts w:eastAsia="DengXian"/>
                <w:i w:val="0"/>
                <w:iCs/>
              </w:rPr>
            </w:pPr>
            <w:r w:rsidRPr="002D6641">
              <w:rPr>
                <w:rFonts w:eastAsia="DengXian"/>
                <w:i w:val="0"/>
                <w:iCs/>
              </w:rPr>
              <w:t>29.51</w:t>
            </w:r>
            <w:r>
              <w:rPr>
                <w:rFonts w:eastAsia="DengXian"/>
                <w:i w:val="0"/>
                <w:iCs/>
              </w:rPr>
              <w:t>2</w:t>
            </w:r>
          </w:p>
        </w:tc>
        <w:tc>
          <w:tcPr>
            <w:tcW w:w="4344" w:type="dxa"/>
            <w:tcBorders>
              <w:top w:val="single" w:sz="4" w:space="0" w:color="auto"/>
              <w:left w:val="single" w:sz="4" w:space="0" w:color="auto"/>
              <w:bottom w:val="single" w:sz="4" w:space="0" w:color="auto"/>
              <w:right w:val="single" w:sz="4" w:space="0" w:color="auto"/>
            </w:tcBorders>
          </w:tcPr>
          <w:p w14:paraId="331182E0" w14:textId="2EB05A6A" w:rsidR="000B39D4" w:rsidRPr="00246E84" w:rsidRDefault="000B39D4" w:rsidP="000B39D4">
            <w:pPr>
              <w:pStyle w:val="Guidance"/>
              <w:rPr>
                <w:i w:val="0"/>
                <w:iCs/>
              </w:rPr>
            </w:pPr>
            <w:r w:rsidRPr="00246E84">
              <w:rPr>
                <w:i w:val="0"/>
                <w:iCs/>
              </w:rPr>
              <w:t xml:space="preserve">Potential updates to Npcf_SMPolicyControl Service </w:t>
            </w:r>
            <w:r w:rsidR="00CD328A" w:rsidRPr="00246E84">
              <w:rPr>
                <w:i w:val="0"/>
                <w:iCs/>
              </w:rPr>
              <w:t>to enable UE policy delivery in EPS</w:t>
            </w:r>
            <w:r w:rsidRPr="00246E84">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1D6916F" w14:textId="7EB22DB8" w:rsidR="000B39D4" w:rsidRPr="00D81CC7" w:rsidRDefault="000B39D4" w:rsidP="000B39D4">
            <w:pPr>
              <w:pStyle w:val="TAL"/>
              <w:rPr>
                <w:iCs/>
                <w:highlight w:val="yellow"/>
              </w:rPr>
            </w:pPr>
            <w:r w:rsidRPr="003B70DD">
              <w:rPr>
                <w:iCs/>
              </w:rPr>
              <w:t>CT#102 (Dec. 2023)</w:t>
            </w:r>
          </w:p>
        </w:tc>
        <w:tc>
          <w:tcPr>
            <w:tcW w:w="2101" w:type="dxa"/>
            <w:tcBorders>
              <w:top w:val="single" w:sz="4" w:space="0" w:color="auto"/>
              <w:left w:val="single" w:sz="4" w:space="0" w:color="auto"/>
              <w:bottom w:val="single" w:sz="4" w:space="0" w:color="auto"/>
              <w:right w:val="single" w:sz="4" w:space="0" w:color="auto"/>
            </w:tcBorders>
          </w:tcPr>
          <w:p w14:paraId="5F9622CB" w14:textId="0004C100" w:rsidR="000B39D4" w:rsidRPr="002D6641" w:rsidRDefault="000B39D4" w:rsidP="000B39D4">
            <w:pPr>
              <w:pStyle w:val="TAL"/>
              <w:rPr>
                <w:iCs/>
              </w:rPr>
            </w:pPr>
            <w:r w:rsidRPr="002D6641">
              <w:rPr>
                <w:iCs/>
              </w:rPr>
              <w:t>CT</w:t>
            </w:r>
            <w:r>
              <w:rPr>
                <w:iCs/>
              </w:rPr>
              <w:t>3</w:t>
            </w:r>
            <w:r w:rsidRPr="002D6641">
              <w:rPr>
                <w:iCs/>
              </w:rPr>
              <w:t xml:space="preserve"> Responsibility</w:t>
            </w:r>
          </w:p>
        </w:tc>
      </w:tr>
      <w:tr w:rsidR="00096867" w:rsidRPr="002D6641" w14:paraId="40BB18B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D73890B" w14:textId="08FACDB0" w:rsidR="00096867" w:rsidRPr="002D6641" w:rsidRDefault="00096867" w:rsidP="00096867">
            <w:pPr>
              <w:pStyle w:val="Guidance"/>
              <w:rPr>
                <w:rFonts w:eastAsia="DengXian"/>
                <w:i w:val="0"/>
                <w:iCs/>
                <w:lang w:val="en-DE"/>
              </w:rPr>
            </w:pPr>
            <w:r w:rsidRPr="002D6641">
              <w:rPr>
                <w:rFonts w:eastAsia="DengXian"/>
                <w:i w:val="0"/>
                <w:iCs/>
              </w:rPr>
              <w:t>29.513</w:t>
            </w:r>
          </w:p>
        </w:tc>
        <w:tc>
          <w:tcPr>
            <w:tcW w:w="4344" w:type="dxa"/>
            <w:tcBorders>
              <w:top w:val="single" w:sz="4" w:space="0" w:color="auto"/>
              <w:left w:val="single" w:sz="4" w:space="0" w:color="auto"/>
              <w:bottom w:val="single" w:sz="4" w:space="0" w:color="auto"/>
              <w:right w:val="single" w:sz="4" w:space="0" w:color="auto"/>
            </w:tcBorders>
          </w:tcPr>
          <w:p w14:paraId="045D6090" w14:textId="2C4099AE" w:rsidR="00096867" w:rsidRPr="00246E84" w:rsidRDefault="00AA2DF8" w:rsidP="00096867">
            <w:pPr>
              <w:pStyle w:val="Guidance"/>
              <w:rPr>
                <w:i w:val="0"/>
                <w:iCs/>
              </w:rPr>
            </w:pPr>
            <w:r w:rsidRPr="00246E84">
              <w:rPr>
                <w:i w:val="0"/>
                <w:iCs/>
              </w:rPr>
              <w:t xml:space="preserve">Potential updates to </w:t>
            </w:r>
            <w:r w:rsidR="005B1DFD" w:rsidRPr="00246E84">
              <w:rPr>
                <w:i w:val="0"/>
                <w:iCs/>
              </w:rPr>
              <w:t>SM</w:t>
            </w:r>
            <w:r w:rsidR="00C93D04" w:rsidRPr="00246E84">
              <w:rPr>
                <w:i w:val="0"/>
                <w:iCs/>
              </w:rPr>
              <w:t xml:space="preserve"> Association management </w:t>
            </w:r>
            <w:r w:rsidR="005B1DFD" w:rsidRPr="00246E84">
              <w:rPr>
                <w:i w:val="0"/>
                <w:iCs/>
              </w:rPr>
              <w:t xml:space="preserve">and </w:t>
            </w:r>
            <w:r w:rsidRPr="00246E84">
              <w:rPr>
                <w:i w:val="0"/>
                <w:iCs/>
              </w:rPr>
              <w:t xml:space="preserve">UE Policy Association management procedures </w:t>
            </w:r>
            <w:r w:rsidR="00035D98" w:rsidRPr="00246E84">
              <w:rPr>
                <w:i w:val="0"/>
                <w:iCs/>
              </w:rPr>
              <w:t>to enable UE policy delivery in EPS.</w:t>
            </w:r>
          </w:p>
        </w:tc>
        <w:tc>
          <w:tcPr>
            <w:tcW w:w="1417" w:type="dxa"/>
            <w:tcBorders>
              <w:top w:val="single" w:sz="4" w:space="0" w:color="auto"/>
              <w:left w:val="single" w:sz="4" w:space="0" w:color="auto"/>
              <w:bottom w:val="single" w:sz="4" w:space="0" w:color="auto"/>
              <w:right w:val="single" w:sz="4" w:space="0" w:color="auto"/>
            </w:tcBorders>
          </w:tcPr>
          <w:p w14:paraId="0D4E27A4" w14:textId="1834E93E" w:rsidR="00096867" w:rsidRPr="00D81CC7" w:rsidRDefault="00096867" w:rsidP="00096867">
            <w:pPr>
              <w:pStyle w:val="TAL"/>
              <w:rPr>
                <w:iCs/>
                <w:highlight w:val="yellow"/>
              </w:rPr>
            </w:pPr>
            <w:r w:rsidRPr="003B70DD">
              <w:rPr>
                <w:iCs/>
              </w:rPr>
              <w:t>CT#102 (Dec. 2023)</w:t>
            </w:r>
          </w:p>
        </w:tc>
        <w:tc>
          <w:tcPr>
            <w:tcW w:w="2101" w:type="dxa"/>
            <w:tcBorders>
              <w:top w:val="single" w:sz="4" w:space="0" w:color="auto"/>
              <w:left w:val="single" w:sz="4" w:space="0" w:color="auto"/>
              <w:bottom w:val="single" w:sz="4" w:space="0" w:color="auto"/>
              <w:right w:val="single" w:sz="4" w:space="0" w:color="auto"/>
            </w:tcBorders>
          </w:tcPr>
          <w:p w14:paraId="0A538251" w14:textId="62D598C8" w:rsidR="00096867" w:rsidRPr="002D6641" w:rsidRDefault="00096867" w:rsidP="00096867">
            <w:pPr>
              <w:pStyle w:val="TAL"/>
              <w:rPr>
                <w:iCs/>
              </w:rPr>
            </w:pPr>
            <w:r w:rsidRPr="002D6641">
              <w:rPr>
                <w:iCs/>
              </w:rPr>
              <w:t>CT</w:t>
            </w:r>
            <w:r>
              <w:rPr>
                <w:iCs/>
              </w:rPr>
              <w:t>3</w:t>
            </w:r>
            <w:r w:rsidRPr="002D6641">
              <w:rPr>
                <w:iCs/>
              </w:rPr>
              <w:t xml:space="preserve"> Responsibility</w:t>
            </w:r>
          </w:p>
        </w:tc>
      </w:tr>
      <w:tr w:rsidR="00096867" w:rsidRPr="002D6641" w14:paraId="4A1152C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5DE22A5" w14:textId="5D6D1B5A" w:rsidR="00096867" w:rsidRPr="002D6641" w:rsidRDefault="00096867" w:rsidP="00096867">
            <w:pPr>
              <w:pStyle w:val="Guidance"/>
              <w:rPr>
                <w:rFonts w:eastAsia="DengXian"/>
                <w:i w:val="0"/>
                <w:iCs/>
              </w:rPr>
            </w:pPr>
            <w:r w:rsidRPr="002D6641">
              <w:rPr>
                <w:rFonts w:eastAsia="DengXian"/>
                <w:i w:val="0"/>
                <w:iCs/>
              </w:rPr>
              <w:t>29.519</w:t>
            </w:r>
          </w:p>
        </w:tc>
        <w:tc>
          <w:tcPr>
            <w:tcW w:w="4344" w:type="dxa"/>
            <w:tcBorders>
              <w:top w:val="single" w:sz="4" w:space="0" w:color="auto"/>
              <w:left w:val="single" w:sz="4" w:space="0" w:color="auto"/>
              <w:bottom w:val="single" w:sz="4" w:space="0" w:color="auto"/>
              <w:right w:val="single" w:sz="4" w:space="0" w:color="auto"/>
            </w:tcBorders>
          </w:tcPr>
          <w:p w14:paraId="45E3F486" w14:textId="1D02C8E0" w:rsidR="00096867" w:rsidRPr="00246E84" w:rsidRDefault="00096867" w:rsidP="00096867">
            <w:pPr>
              <w:pStyle w:val="Guidance"/>
              <w:rPr>
                <w:i w:val="0"/>
                <w:iCs/>
              </w:rPr>
            </w:pPr>
            <w:r w:rsidRPr="00246E84">
              <w:rPr>
                <w:i w:val="0"/>
                <w:iCs/>
              </w:rPr>
              <w:t xml:space="preserve">Potential </w:t>
            </w:r>
            <w:r w:rsidR="00BF380B" w:rsidRPr="00246E84">
              <w:rPr>
                <w:i w:val="0"/>
                <w:iCs/>
              </w:rPr>
              <w:t>updates</w:t>
            </w:r>
            <w:r w:rsidR="00272160" w:rsidRPr="00246E84">
              <w:rPr>
                <w:i w:val="0"/>
                <w:iCs/>
              </w:rPr>
              <w:t xml:space="preserve"> </w:t>
            </w:r>
            <w:r w:rsidR="005D3414" w:rsidRPr="00246E84">
              <w:rPr>
                <w:i w:val="0"/>
                <w:iCs/>
              </w:rPr>
              <w:t xml:space="preserve">to </w:t>
            </w:r>
            <w:r w:rsidR="00272160" w:rsidRPr="00246E84">
              <w:rPr>
                <w:i w:val="0"/>
                <w:iCs/>
              </w:rPr>
              <w:t xml:space="preserve">context policy control subscription </w:t>
            </w:r>
            <w:r w:rsidR="008C1B82" w:rsidRPr="00246E84">
              <w:rPr>
                <w:i w:val="0"/>
                <w:iCs/>
              </w:rPr>
              <w:t xml:space="preserve">information </w:t>
            </w:r>
            <w:r w:rsidR="00B46E32" w:rsidRPr="00246E84">
              <w:rPr>
                <w:i w:val="0"/>
                <w:iCs/>
              </w:rPr>
              <w:t xml:space="preserve">in UDR </w:t>
            </w:r>
            <w:r w:rsidR="00331135" w:rsidRPr="00246E84">
              <w:rPr>
                <w:i w:val="0"/>
                <w:iCs/>
              </w:rPr>
              <w:t>to enable UE policy delivery in EPS.</w:t>
            </w:r>
          </w:p>
        </w:tc>
        <w:tc>
          <w:tcPr>
            <w:tcW w:w="1417" w:type="dxa"/>
            <w:tcBorders>
              <w:top w:val="single" w:sz="4" w:space="0" w:color="auto"/>
              <w:left w:val="single" w:sz="4" w:space="0" w:color="auto"/>
              <w:bottom w:val="single" w:sz="4" w:space="0" w:color="auto"/>
              <w:right w:val="single" w:sz="4" w:space="0" w:color="auto"/>
            </w:tcBorders>
          </w:tcPr>
          <w:p w14:paraId="552897B0" w14:textId="6A9D3798" w:rsidR="00096867" w:rsidRPr="00D81CC7" w:rsidRDefault="00096867" w:rsidP="00096867">
            <w:pPr>
              <w:pStyle w:val="TAL"/>
              <w:rPr>
                <w:iCs/>
                <w:highlight w:val="yellow"/>
              </w:rPr>
            </w:pPr>
            <w:r w:rsidRPr="003B70DD">
              <w:rPr>
                <w:iCs/>
              </w:rPr>
              <w:t>CT#102 (Dec. 2023)</w:t>
            </w:r>
          </w:p>
        </w:tc>
        <w:tc>
          <w:tcPr>
            <w:tcW w:w="2101" w:type="dxa"/>
            <w:tcBorders>
              <w:top w:val="single" w:sz="4" w:space="0" w:color="auto"/>
              <w:left w:val="single" w:sz="4" w:space="0" w:color="auto"/>
              <w:bottom w:val="single" w:sz="4" w:space="0" w:color="auto"/>
              <w:right w:val="single" w:sz="4" w:space="0" w:color="auto"/>
            </w:tcBorders>
          </w:tcPr>
          <w:p w14:paraId="11502111" w14:textId="09D858F3" w:rsidR="00096867" w:rsidRPr="002D6641" w:rsidRDefault="00096867" w:rsidP="00096867">
            <w:pPr>
              <w:pStyle w:val="TAL"/>
              <w:rPr>
                <w:iCs/>
              </w:rPr>
            </w:pPr>
            <w:r w:rsidRPr="002D6641">
              <w:rPr>
                <w:iCs/>
              </w:rPr>
              <w:t>CT</w:t>
            </w:r>
            <w:r>
              <w:rPr>
                <w:iCs/>
              </w:rPr>
              <w:t>3</w:t>
            </w:r>
            <w:r w:rsidRPr="002D6641">
              <w:rPr>
                <w:iCs/>
              </w:rPr>
              <w:t xml:space="preserve"> Responsibility</w:t>
            </w:r>
          </w:p>
        </w:tc>
      </w:tr>
      <w:tr w:rsidR="009A3561" w:rsidRPr="002D6641" w14:paraId="7B455D8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805EB22" w14:textId="262D1CCE" w:rsidR="009A3561" w:rsidRPr="00D81CC7" w:rsidRDefault="009A3561" w:rsidP="009A3561">
            <w:pPr>
              <w:pStyle w:val="Guidance"/>
              <w:rPr>
                <w:rFonts w:eastAsia="DengXian"/>
                <w:i w:val="0"/>
                <w:iCs/>
              </w:rPr>
            </w:pPr>
            <w:r w:rsidRPr="00D81CC7">
              <w:rPr>
                <w:rFonts w:eastAsia="DengXian"/>
                <w:i w:val="0"/>
                <w:iCs/>
              </w:rPr>
              <w:t>29.525</w:t>
            </w:r>
          </w:p>
        </w:tc>
        <w:tc>
          <w:tcPr>
            <w:tcW w:w="4344" w:type="dxa"/>
            <w:tcBorders>
              <w:top w:val="single" w:sz="4" w:space="0" w:color="auto"/>
              <w:left w:val="single" w:sz="4" w:space="0" w:color="auto"/>
              <w:bottom w:val="single" w:sz="4" w:space="0" w:color="auto"/>
              <w:right w:val="single" w:sz="4" w:space="0" w:color="auto"/>
            </w:tcBorders>
          </w:tcPr>
          <w:p w14:paraId="561A3B03" w14:textId="3151A06F" w:rsidR="009A3561" w:rsidRPr="00246E84" w:rsidRDefault="009A3561" w:rsidP="009A3561">
            <w:pPr>
              <w:pStyle w:val="Guidance"/>
              <w:rPr>
                <w:i w:val="0"/>
                <w:iCs/>
              </w:rPr>
            </w:pPr>
            <w:r w:rsidRPr="00246E84">
              <w:rPr>
                <w:i w:val="0"/>
                <w:iCs/>
              </w:rPr>
              <w:t xml:space="preserve">Potential updates to Npcf_UEPolicyControl Service </w:t>
            </w:r>
            <w:r w:rsidR="00C93ED6" w:rsidRPr="00246E84">
              <w:rPr>
                <w:i w:val="0"/>
                <w:iCs/>
              </w:rPr>
              <w:t>to enable UE policy delivery in EPS.</w:t>
            </w:r>
          </w:p>
        </w:tc>
        <w:tc>
          <w:tcPr>
            <w:tcW w:w="1417" w:type="dxa"/>
            <w:tcBorders>
              <w:top w:val="single" w:sz="4" w:space="0" w:color="auto"/>
              <w:left w:val="single" w:sz="4" w:space="0" w:color="auto"/>
              <w:bottom w:val="single" w:sz="4" w:space="0" w:color="auto"/>
              <w:right w:val="single" w:sz="4" w:space="0" w:color="auto"/>
            </w:tcBorders>
          </w:tcPr>
          <w:p w14:paraId="4756BCC1" w14:textId="28C02469" w:rsidR="009A3561" w:rsidRPr="00D81CC7" w:rsidRDefault="009A3561" w:rsidP="009A3561">
            <w:pPr>
              <w:pStyle w:val="TAL"/>
              <w:rPr>
                <w:iCs/>
                <w:highlight w:val="yellow"/>
              </w:rPr>
            </w:pPr>
            <w:r w:rsidRPr="003B70DD">
              <w:rPr>
                <w:iCs/>
              </w:rPr>
              <w:t>CT#102 (Dec. 2023)</w:t>
            </w:r>
          </w:p>
        </w:tc>
        <w:tc>
          <w:tcPr>
            <w:tcW w:w="2101" w:type="dxa"/>
            <w:tcBorders>
              <w:top w:val="single" w:sz="4" w:space="0" w:color="auto"/>
              <w:left w:val="single" w:sz="4" w:space="0" w:color="auto"/>
              <w:bottom w:val="single" w:sz="4" w:space="0" w:color="auto"/>
              <w:right w:val="single" w:sz="4" w:space="0" w:color="auto"/>
            </w:tcBorders>
          </w:tcPr>
          <w:p w14:paraId="659409B5" w14:textId="79EF6FB2" w:rsidR="009A3561" w:rsidRPr="002D6641" w:rsidRDefault="009A3561" w:rsidP="009A3561">
            <w:pPr>
              <w:pStyle w:val="TAL"/>
              <w:rPr>
                <w:iCs/>
              </w:rPr>
            </w:pPr>
            <w:r w:rsidRPr="002D6641">
              <w:rPr>
                <w:iCs/>
              </w:rPr>
              <w:t>CT</w:t>
            </w:r>
            <w:r>
              <w:rPr>
                <w:iCs/>
              </w:rPr>
              <w:t>3</w:t>
            </w:r>
            <w:r w:rsidRPr="002D6641">
              <w:rPr>
                <w:iCs/>
              </w:rPr>
              <w:t xml:space="preserve"> Responsibility</w:t>
            </w:r>
          </w:p>
        </w:tc>
      </w:tr>
    </w:tbl>
    <w:p w14:paraId="701E09C7" w14:textId="77777777" w:rsidR="00C4305E" w:rsidRPr="002D6641" w:rsidRDefault="00C4305E" w:rsidP="004C6FFC">
      <w:pPr>
        <w:rPr>
          <w:iCs/>
        </w:rPr>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9A000BD" w14:textId="77777777" w:rsidR="00F36EEA" w:rsidRDefault="00F36EEA" w:rsidP="00F36EEA">
      <w:pPr>
        <w:rPr>
          <w:lang w:val="de-DE"/>
        </w:rPr>
      </w:pPr>
      <w:r w:rsidRPr="00F36EEA">
        <w:rPr>
          <w:lang w:val="de-DE"/>
        </w:rPr>
        <w:t>Thomas Luetzenkirchen, Intel, (</w:t>
      </w:r>
      <w:hyperlink r:id="rId11" w:history="1">
        <w:r w:rsidRPr="00C227D8">
          <w:rPr>
            <w:rStyle w:val="Hyperlink"/>
            <w:lang w:val="de-DE"/>
          </w:rPr>
          <w:t>thomas.luetzenkirchen@intel.com</w:t>
        </w:r>
      </w:hyperlink>
      <w:r w:rsidRPr="00F36EEA">
        <w:rPr>
          <w:lang w:val="de-DE"/>
        </w:rPr>
        <w:t>)</w:t>
      </w:r>
    </w:p>
    <w:p w14:paraId="651B77F9" w14:textId="77777777" w:rsidR="006C2E80" w:rsidRPr="00F36EEA" w:rsidRDefault="006C2E80" w:rsidP="004C6FFC">
      <w:pPr>
        <w:rPr>
          <w:lang w:val="de-DE"/>
        </w:rPr>
      </w:pPr>
    </w:p>
    <w:p w14:paraId="4B2B339C" w14:textId="77777777" w:rsidR="008A76FD" w:rsidRDefault="00174617" w:rsidP="006C2E80">
      <w:pPr>
        <w:pStyle w:val="Heading1"/>
      </w:pPr>
      <w:r>
        <w:t>7</w:t>
      </w:r>
      <w:r w:rsidR="009870A7">
        <w:tab/>
      </w:r>
      <w:r w:rsidR="008A76FD">
        <w:t>Work item leadership</w:t>
      </w:r>
    </w:p>
    <w:p w14:paraId="5BA7F984" w14:textId="0A91E31D" w:rsidR="00557B2E" w:rsidRPr="003C5619" w:rsidRDefault="00976A62" w:rsidP="004C6FFC">
      <w:pPr>
        <w:rPr>
          <w:lang w:val="en-US"/>
        </w:rPr>
      </w:pPr>
      <w:r>
        <w:rPr>
          <w:lang w:val="en-US"/>
        </w:rPr>
        <w:t>CT1</w:t>
      </w:r>
      <w:r w:rsidR="0034775B">
        <w:rPr>
          <w:lang w:val="en-US"/>
        </w:rPr>
        <w:t xml:space="preserve"> or CT3 tbd</w:t>
      </w:r>
    </w:p>
    <w:p w14:paraId="1F3887EF" w14:textId="77777777" w:rsidR="00F36EEA" w:rsidRPr="003C5619" w:rsidRDefault="00F36EEA" w:rsidP="004C6FFC">
      <w:pPr>
        <w:rPr>
          <w:lang w:val="en-US"/>
        </w:rPr>
      </w:pP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C3E0EA8" w:rsidR="006C2E80" w:rsidRPr="00020326" w:rsidRDefault="00020326" w:rsidP="00020326">
      <w:pPr>
        <w:pStyle w:val="Guidance"/>
        <w:rPr>
          <w:i w:val="0"/>
          <w:iCs/>
        </w:rPr>
      </w:pPr>
      <w:r w:rsidRPr="00FF7946">
        <w:rPr>
          <w:i w:val="0"/>
          <w:iCs/>
        </w:rPr>
        <w:t>SA3 for any security aspects.</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574E6F2A" w:rsidR="0033027D" w:rsidRPr="006C2E80" w:rsidRDefault="0033027D" w:rsidP="004C6FF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C6FF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B960D32" w:rsidR="00557B2E" w:rsidRDefault="007608F4" w:rsidP="004C6FFC">
            <w:pPr>
              <w:pStyle w:val="TAL"/>
            </w:pPr>
            <w:r>
              <w:t>Intel</w:t>
            </w:r>
          </w:p>
        </w:tc>
      </w:tr>
      <w:tr w:rsidR="00684769" w14:paraId="62EA82FF" w14:textId="77777777" w:rsidTr="006C2E80">
        <w:trPr>
          <w:cantSplit/>
          <w:jc w:val="center"/>
        </w:trPr>
        <w:tc>
          <w:tcPr>
            <w:tcW w:w="5029" w:type="dxa"/>
            <w:shd w:val="clear" w:color="auto" w:fill="auto"/>
          </w:tcPr>
          <w:p w14:paraId="4BBE69B8" w14:textId="4541505C" w:rsidR="00684769" w:rsidRDefault="00684769" w:rsidP="00684769">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4C6FFC">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4C6FFC">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4C6FFC">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4C6FFC">
            <w:pPr>
              <w:pStyle w:val="TAL"/>
            </w:pPr>
          </w:p>
        </w:tc>
      </w:tr>
    </w:tbl>
    <w:p w14:paraId="2CBA0369" w14:textId="77777777" w:rsidR="00F41A27" w:rsidRPr="00641ED8" w:rsidRDefault="00F41A27" w:rsidP="004C6FF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6D9B0" w14:textId="77777777" w:rsidR="00586129" w:rsidRDefault="00586129" w:rsidP="004C6FFC">
      <w:r>
        <w:separator/>
      </w:r>
    </w:p>
  </w:endnote>
  <w:endnote w:type="continuationSeparator" w:id="0">
    <w:p w14:paraId="0DF36D2E" w14:textId="77777777" w:rsidR="00586129" w:rsidRDefault="00586129" w:rsidP="004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247CF" w14:textId="77777777" w:rsidR="00586129" w:rsidRDefault="00586129" w:rsidP="004C6FFC">
      <w:r>
        <w:separator/>
      </w:r>
    </w:p>
  </w:footnote>
  <w:footnote w:type="continuationSeparator" w:id="0">
    <w:p w14:paraId="698A548A" w14:textId="77777777" w:rsidR="00586129" w:rsidRDefault="00586129" w:rsidP="004C6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8"/>
  </w:num>
  <w:num w:numId="6">
    <w:abstractNumId w:val="16"/>
  </w:num>
  <w:num w:numId="7">
    <w:abstractNumId w:val="6"/>
  </w:num>
  <w:num w:numId="8">
    <w:abstractNumId w:val="2"/>
  </w:num>
  <w:num w:numId="9">
    <w:abstractNumId w:val="1"/>
  </w:num>
  <w:num w:numId="10">
    <w:abstractNumId w:val="0"/>
  </w:num>
  <w:num w:numId="11">
    <w:abstractNumId w:val="5"/>
  </w:num>
  <w:num w:numId="12">
    <w:abstractNumId w:val="7"/>
  </w:num>
  <w:num w:numId="13">
    <w:abstractNumId w:val="8"/>
  </w:num>
  <w:num w:numId="14">
    <w:abstractNumId w:val="11"/>
  </w:num>
  <w:num w:numId="15">
    <w:abstractNumId w:val="4"/>
  </w:num>
  <w:num w:numId="16">
    <w:abstractNumId w:val="17"/>
  </w:num>
  <w:num w:numId="17">
    <w:abstractNumId w:val="10"/>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34"/>
    <w:rsid w:val="00003B9A"/>
    <w:rsid w:val="00006EF7"/>
    <w:rsid w:val="0000776B"/>
    <w:rsid w:val="00011074"/>
    <w:rsid w:val="0001220A"/>
    <w:rsid w:val="000132D1"/>
    <w:rsid w:val="00013317"/>
    <w:rsid w:val="00016E0A"/>
    <w:rsid w:val="00020326"/>
    <w:rsid w:val="000205C5"/>
    <w:rsid w:val="0002270F"/>
    <w:rsid w:val="00025316"/>
    <w:rsid w:val="00025965"/>
    <w:rsid w:val="00026C2C"/>
    <w:rsid w:val="000341EC"/>
    <w:rsid w:val="00035CF9"/>
    <w:rsid w:val="00035D98"/>
    <w:rsid w:val="0003663A"/>
    <w:rsid w:val="000367D6"/>
    <w:rsid w:val="00037C06"/>
    <w:rsid w:val="00044DAE"/>
    <w:rsid w:val="00052BF8"/>
    <w:rsid w:val="0005587F"/>
    <w:rsid w:val="00057116"/>
    <w:rsid w:val="00060669"/>
    <w:rsid w:val="000613CF"/>
    <w:rsid w:val="00064CB2"/>
    <w:rsid w:val="00066954"/>
    <w:rsid w:val="00067741"/>
    <w:rsid w:val="00072A56"/>
    <w:rsid w:val="0007498D"/>
    <w:rsid w:val="00082CCB"/>
    <w:rsid w:val="00083496"/>
    <w:rsid w:val="00086467"/>
    <w:rsid w:val="00090E18"/>
    <w:rsid w:val="00091C84"/>
    <w:rsid w:val="0009297F"/>
    <w:rsid w:val="00096867"/>
    <w:rsid w:val="000A3125"/>
    <w:rsid w:val="000A3438"/>
    <w:rsid w:val="000B0519"/>
    <w:rsid w:val="000B1ABD"/>
    <w:rsid w:val="000B39D4"/>
    <w:rsid w:val="000B480F"/>
    <w:rsid w:val="000B61FD"/>
    <w:rsid w:val="000C0BF7"/>
    <w:rsid w:val="000C2857"/>
    <w:rsid w:val="000C54AF"/>
    <w:rsid w:val="000C5FE3"/>
    <w:rsid w:val="000D122A"/>
    <w:rsid w:val="000E55AD"/>
    <w:rsid w:val="000E630D"/>
    <w:rsid w:val="000E64E9"/>
    <w:rsid w:val="001001BD"/>
    <w:rsid w:val="00102222"/>
    <w:rsid w:val="00104907"/>
    <w:rsid w:val="00106818"/>
    <w:rsid w:val="00111AF4"/>
    <w:rsid w:val="00114FD1"/>
    <w:rsid w:val="00120541"/>
    <w:rsid w:val="001210CB"/>
    <w:rsid w:val="001211F3"/>
    <w:rsid w:val="00126607"/>
    <w:rsid w:val="00127B5D"/>
    <w:rsid w:val="00132343"/>
    <w:rsid w:val="00133B51"/>
    <w:rsid w:val="00143381"/>
    <w:rsid w:val="00144186"/>
    <w:rsid w:val="001467D1"/>
    <w:rsid w:val="00147612"/>
    <w:rsid w:val="00147F17"/>
    <w:rsid w:val="00150779"/>
    <w:rsid w:val="001540DD"/>
    <w:rsid w:val="00171925"/>
    <w:rsid w:val="00173998"/>
    <w:rsid w:val="00174617"/>
    <w:rsid w:val="001759A7"/>
    <w:rsid w:val="00176197"/>
    <w:rsid w:val="00180B2F"/>
    <w:rsid w:val="0018513A"/>
    <w:rsid w:val="00195E38"/>
    <w:rsid w:val="001A4192"/>
    <w:rsid w:val="001A524D"/>
    <w:rsid w:val="001A7910"/>
    <w:rsid w:val="001B0A92"/>
    <w:rsid w:val="001B1297"/>
    <w:rsid w:val="001B6D50"/>
    <w:rsid w:val="001C0EAF"/>
    <w:rsid w:val="001C5C86"/>
    <w:rsid w:val="001C5DFA"/>
    <w:rsid w:val="001C69F5"/>
    <w:rsid w:val="001C718D"/>
    <w:rsid w:val="001D05B4"/>
    <w:rsid w:val="001D1479"/>
    <w:rsid w:val="001D44F8"/>
    <w:rsid w:val="001E14C4"/>
    <w:rsid w:val="001F4213"/>
    <w:rsid w:val="001F4752"/>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B13C6"/>
    <w:rsid w:val="002B4861"/>
    <w:rsid w:val="002B5E4E"/>
    <w:rsid w:val="002B67E3"/>
    <w:rsid w:val="002B6A09"/>
    <w:rsid w:val="002C07A9"/>
    <w:rsid w:val="002C1C50"/>
    <w:rsid w:val="002D2AAE"/>
    <w:rsid w:val="002D6641"/>
    <w:rsid w:val="002D687A"/>
    <w:rsid w:val="002E6A7D"/>
    <w:rsid w:val="002E7A9E"/>
    <w:rsid w:val="002F354C"/>
    <w:rsid w:val="002F3C41"/>
    <w:rsid w:val="002F6C5C"/>
    <w:rsid w:val="0030045C"/>
    <w:rsid w:val="003048EE"/>
    <w:rsid w:val="00311894"/>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6257"/>
    <w:rsid w:val="00370782"/>
    <w:rsid w:val="00372FD3"/>
    <w:rsid w:val="00373A5E"/>
    <w:rsid w:val="00380097"/>
    <w:rsid w:val="00380438"/>
    <w:rsid w:val="00380674"/>
    <w:rsid w:val="003810F7"/>
    <w:rsid w:val="00382C4B"/>
    <w:rsid w:val="00382D3A"/>
    <w:rsid w:val="0038516D"/>
    <w:rsid w:val="0038540A"/>
    <w:rsid w:val="003869D7"/>
    <w:rsid w:val="00391416"/>
    <w:rsid w:val="003A08AA"/>
    <w:rsid w:val="003A1EB0"/>
    <w:rsid w:val="003A3F7E"/>
    <w:rsid w:val="003A5BAB"/>
    <w:rsid w:val="003B2214"/>
    <w:rsid w:val="003B5C1C"/>
    <w:rsid w:val="003B70DD"/>
    <w:rsid w:val="003C0C19"/>
    <w:rsid w:val="003C0F14"/>
    <w:rsid w:val="003C2B12"/>
    <w:rsid w:val="003C2DA6"/>
    <w:rsid w:val="003C5619"/>
    <w:rsid w:val="003C6B8B"/>
    <w:rsid w:val="003C6DA6"/>
    <w:rsid w:val="003D2781"/>
    <w:rsid w:val="003D423B"/>
    <w:rsid w:val="003D4C34"/>
    <w:rsid w:val="003D62A9"/>
    <w:rsid w:val="003D665F"/>
    <w:rsid w:val="003D7E29"/>
    <w:rsid w:val="003E6E36"/>
    <w:rsid w:val="003F04C7"/>
    <w:rsid w:val="003F268E"/>
    <w:rsid w:val="003F58C3"/>
    <w:rsid w:val="003F6A81"/>
    <w:rsid w:val="003F7142"/>
    <w:rsid w:val="003F7B3D"/>
    <w:rsid w:val="004068E2"/>
    <w:rsid w:val="00411698"/>
    <w:rsid w:val="00414164"/>
    <w:rsid w:val="00414F74"/>
    <w:rsid w:val="00416F63"/>
    <w:rsid w:val="0041789B"/>
    <w:rsid w:val="00421F64"/>
    <w:rsid w:val="00422DE3"/>
    <w:rsid w:val="004260A5"/>
    <w:rsid w:val="00432283"/>
    <w:rsid w:val="0043745F"/>
    <w:rsid w:val="00437F58"/>
    <w:rsid w:val="0044029F"/>
    <w:rsid w:val="00440BC9"/>
    <w:rsid w:val="0045072F"/>
    <w:rsid w:val="004528D1"/>
    <w:rsid w:val="00454609"/>
    <w:rsid w:val="00454AF0"/>
    <w:rsid w:val="00455DE4"/>
    <w:rsid w:val="00466A95"/>
    <w:rsid w:val="00475BE1"/>
    <w:rsid w:val="0048267C"/>
    <w:rsid w:val="00484A5E"/>
    <w:rsid w:val="004876B9"/>
    <w:rsid w:val="004915F7"/>
    <w:rsid w:val="00493A79"/>
    <w:rsid w:val="00495840"/>
    <w:rsid w:val="0049639E"/>
    <w:rsid w:val="004A11D0"/>
    <w:rsid w:val="004A40BE"/>
    <w:rsid w:val="004A504F"/>
    <w:rsid w:val="004A69F1"/>
    <w:rsid w:val="004A6A60"/>
    <w:rsid w:val="004C3F8F"/>
    <w:rsid w:val="004C634D"/>
    <w:rsid w:val="004C6FFC"/>
    <w:rsid w:val="004D24B9"/>
    <w:rsid w:val="004D7ACD"/>
    <w:rsid w:val="004E1ECE"/>
    <w:rsid w:val="004E2CE2"/>
    <w:rsid w:val="004E313F"/>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1267"/>
    <w:rsid w:val="005616AB"/>
    <w:rsid w:val="005652F0"/>
    <w:rsid w:val="0056596E"/>
    <w:rsid w:val="00571E3F"/>
    <w:rsid w:val="00574059"/>
    <w:rsid w:val="00574AD6"/>
    <w:rsid w:val="00586129"/>
    <w:rsid w:val="00586951"/>
    <w:rsid w:val="00587311"/>
    <w:rsid w:val="00590087"/>
    <w:rsid w:val="00590861"/>
    <w:rsid w:val="00593993"/>
    <w:rsid w:val="00594DE9"/>
    <w:rsid w:val="00596378"/>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57C"/>
    <w:rsid w:val="005D1D27"/>
    <w:rsid w:val="005D3414"/>
    <w:rsid w:val="005D3FEC"/>
    <w:rsid w:val="005D44BE"/>
    <w:rsid w:val="005D74E4"/>
    <w:rsid w:val="005E01F7"/>
    <w:rsid w:val="005E088B"/>
    <w:rsid w:val="005E3CE8"/>
    <w:rsid w:val="005F0FD8"/>
    <w:rsid w:val="005F2120"/>
    <w:rsid w:val="005F4BBC"/>
    <w:rsid w:val="00600282"/>
    <w:rsid w:val="00606C64"/>
    <w:rsid w:val="00610733"/>
    <w:rsid w:val="0061098F"/>
    <w:rsid w:val="00611EC4"/>
    <w:rsid w:val="00612542"/>
    <w:rsid w:val="006146D2"/>
    <w:rsid w:val="00620B3F"/>
    <w:rsid w:val="00622BEE"/>
    <w:rsid w:val="006239E7"/>
    <w:rsid w:val="006254C4"/>
    <w:rsid w:val="00627670"/>
    <w:rsid w:val="006323BE"/>
    <w:rsid w:val="006370B9"/>
    <w:rsid w:val="006376C8"/>
    <w:rsid w:val="006418C6"/>
    <w:rsid w:val="00641ED8"/>
    <w:rsid w:val="00654893"/>
    <w:rsid w:val="00654D1D"/>
    <w:rsid w:val="0065737C"/>
    <w:rsid w:val="006577E3"/>
    <w:rsid w:val="00657C07"/>
    <w:rsid w:val="00662741"/>
    <w:rsid w:val="006633A4"/>
    <w:rsid w:val="006636D0"/>
    <w:rsid w:val="00667DD2"/>
    <w:rsid w:val="00671BBB"/>
    <w:rsid w:val="006752E9"/>
    <w:rsid w:val="00677AED"/>
    <w:rsid w:val="0068049A"/>
    <w:rsid w:val="00680996"/>
    <w:rsid w:val="00682237"/>
    <w:rsid w:val="00684769"/>
    <w:rsid w:val="00690B17"/>
    <w:rsid w:val="006923C8"/>
    <w:rsid w:val="00692648"/>
    <w:rsid w:val="0069436E"/>
    <w:rsid w:val="00696942"/>
    <w:rsid w:val="006A0BD3"/>
    <w:rsid w:val="006A0EF8"/>
    <w:rsid w:val="006A1199"/>
    <w:rsid w:val="006A43C5"/>
    <w:rsid w:val="006A45BA"/>
    <w:rsid w:val="006A59F7"/>
    <w:rsid w:val="006B285B"/>
    <w:rsid w:val="006B4280"/>
    <w:rsid w:val="006B4B1C"/>
    <w:rsid w:val="006B700E"/>
    <w:rsid w:val="006C2E80"/>
    <w:rsid w:val="006C4991"/>
    <w:rsid w:val="006C5D5A"/>
    <w:rsid w:val="006D02A6"/>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1ED3"/>
    <w:rsid w:val="00743F49"/>
    <w:rsid w:val="00746F46"/>
    <w:rsid w:val="0075252A"/>
    <w:rsid w:val="00753B68"/>
    <w:rsid w:val="0075519B"/>
    <w:rsid w:val="007608F4"/>
    <w:rsid w:val="007613D0"/>
    <w:rsid w:val="00764B84"/>
    <w:rsid w:val="00765028"/>
    <w:rsid w:val="0077344F"/>
    <w:rsid w:val="007744EC"/>
    <w:rsid w:val="00777560"/>
    <w:rsid w:val="0078034D"/>
    <w:rsid w:val="00785113"/>
    <w:rsid w:val="00790BCC"/>
    <w:rsid w:val="007949D8"/>
    <w:rsid w:val="00795CEE"/>
    <w:rsid w:val="00796F94"/>
    <w:rsid w:val="007974F5"/>
    <w:rsid w:val="007A5AA5"/>
    <w:rsid w:val="007A6136"/>
    <w:rsid w:val="007B0D39"/>
    <w:rsid w:val="007B0F49"/>
    <w:rsid w:val="007B4AE1"/>
    <w:rsid w:val="007C0663"/>
    <w:rsid w:val="007C7E14"/>
    <w:rsid w:val="007D03D2"/>
    <w:rsid w:val="007D1AB2"/>
    <w:rsid w:val="007D36CF"/>
    <w:rsid w:val="007D5DA5"/>
    <w:rsid w:val="007D7BFF"/>
    <w:rsid w:val="007E34F2"/>
    <w:rsid w:val="007E7613"/>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A33"/>
    <w:rsid w:val="00834A60"/>
    <w:rsid w:val="00837BCD"/>
    <w:rsid w:val="00843909"/>
    <w:rsid w:val="00845A59"/>
    <w:rsid w:val="00850175"/>
    <w:rsid w:val="00850DCD"/>
    <w:rsid w:val="0085248C"/>
    <w:rsid w:val="0085530D"/>
    <w:rsid w:val="00855436"/>
    <w:rsid w:val="00863E89"/>
    <w:rsid w:val="008725A5"/>
    <w:rsid w:val="00872B3B"/>
    <w:rsid w:val="00874874"/>
    <w:rsid w:val="008775E5"/>
    <w:rsid w:val="00877DF6"/>
    <w:rsid w:val="0088222A"/>
    <w:rsid w:val="00883575"/>
    <w:rsid w:val="008835FC"/>
    <w:rsid w:val="00885711"/>
    <w:rsid w:val="008901F6"/>
    <w:rsid w:val="00894D70"/>
    <w:rsid w:val="00896C03"/>
    <w:rsid w:val="0089734E"/>
    <w:rsid w:val="008A2F97"/>
    <w:rsid w:val="008A4538"/>
    <w:rsid w:val="008A495D"/>
    <w:rsid w:val="008A4ACE"/>
    <w:rsid w:val="008A76FD"/>
    <w:rsid w:val="008B114B"/>
    <w:rsid w:val="008B2D09"/>
    <w:rsid w:val="008B519F"/>
    <w:rsid w:val="008C0E78"/>
    <w:rsid w:val="008C1B82"/>
    <w:rsid w:val="008C537F"/>
    <w:rsid w:val="008D0700"/>
    <w:rsid w:val="008D1A48"/>
    <w:rsid w:val="008D5A5C"/>
    <w:rsid w:val="008D658B"/>
    <w:rsid w:val="008D7BD5"/>
    <w:rsid w:val="008E0570"/>
    <w:rsid w:val="008E164D"/>
    <w:rsid w:val="008E251F"/>
    <w:rsid w:val="008E3790"/>
    <w:rsid w:val="008E4296"/>
    <w:rsid w:val="00901A70"/>
    <w:rsid w:val="00901B1C"/>
    <w:rsid w:val="009027DC"/>
    <w:rsid w:val="009059E8"/>
    <w:rsid w:val="00922FCB"/>
    <w:rsid w:val="0092707B"/>
    <w:rsid w:val="009274EC"/>
    <w:rsid w:val="00933F27"/>
    <w:rsid w:val="00935B1D"/>
    <w:rsid w:val="00935CB0"/>
    <w:rsid w:val="00937C6F"/>
    <w:rsid w:val="00941175"/>
    <w:rsid w:val="00941A61"/>
    <w:rsid w:val="009428A9"/>
    <w:rsid w:val="009437A2"/>
    <w:rsid w:val="00944B28"/>
    <w:rsid w:val="00944BA6"/>
    <w:rsid w:val="00947298"/>
    <w:rsid w:val="009474E4"/>
    <w:rsid w:val="00947F8B"/>
    <w:rsid w:val="009506FB"/>
    <w:rsid w:val="009562B4"/>
    <w:rsid w:val="00961364"/>
    <w:rsid w:val="009614E7"/>
    <w:rsid w:val="009659B5"/>
    <w:rsid w:val="00967838"/>
    <w:rsid w:val="0097210C"/>
    <w:rsid w:val="00975921"/>
    <w:rsid w:val="00976A62"/>
    <w:rsid w:val="009803B2"/>
    <w:rsid w:val="009822EC"/>
    <w:rsid w:val="00982CD6"/>
    <w:rsid w:val="00985B73"/>
    <w:rsid w:val="009870A7"/>
    <w:rsid w:val="00992266"/>
    <w:rsid w:val="009949AE"/>
    <w:rsid w:val="00994A54"/>
    <w:rsid w:val="009950CC"/>
    <w:rsid w:val="00997190"/>
    <w:rsid w:val="009A0B51"/>
    <w:rsid w:val="009A293C"/>
    <w:rsid w:val="009A3561"/>
    <w:rsid w:val="009A3BC4"/>
    <w:rsid w:val="009A527F"/>
    <w:rsid w:val="009A6092"/>
    <w:rsid w:val="009B11C4"/>
    <w:rsid w:val="009B1936"/>
    <w:rsid w:val="009B1CE0"/>
    <w:rsid w:val="009B202F"/>
    <w:rsid w:val="009B493F"/>
    <w:rsid w:val="009B6A16"/>
    <w:rsid w:val="009C0865"/>
    <w:rsid w:val="009C2977"/>
    <w:rsid w:val="009C2DCC"/>
    <w:rsid w:val="009D09E3"/>
    <w:rsid w:val="009D13BF"/>
    <w:rsid w:val="009E3FBF"/>
    <w:rsid w:val="009E66BB"/>
    <w:rsid w:val="009E6C21"/>
    <w:rsid w:val="009F064F"/>
    <w:rsid w:val="009F1C54"/>
    <w:rsid w:val="009F7959"/>
    <w:rsid w:val="00A01CFF"/>
    <w:rsid w:val="00A039D0"/>
    <w:rsid w:val="00A076F1"/>
    <w:rsid w:val="00A10539"/>
    <w:rsid w:val="00A12D3E"/>
    <w:rsid w:val="00A15763"/>
    <w:rsid w:val="00A15B43"/>
    <w:rsid w:val="00A17562"/>
    <w:rsid w:val="00A17C82"/>
    <w:rsid w:val="00A226C6"/>
    <w:rsid w:val="00A2609C"/>
    <w:rsid w:val="00A27912"/>
    <w:rsid w:val="00A31E48"/>
    <w:rsid w:val="00A338A3"/>
    <w:rsid w:val="00A339CF"/>
    <w:rsid w:val="00A35110"/>
    <w:rsid w:val="00A36378"/>
    <w:rsid w:val="00A40015"/>
    <w:rsid w:val="00A47445"/>
    <w:rsid w:val="00A5169E"/>
    <w:rsid w:val="00A57B0E"/>
    <w:rsid w:val="00A6656B"/>
    <w:rsid w:val="00A674E4"/>
    <w:rsid w:val="00A70E1E"/>
    <w:rsid w:val="00A7209D"/>
    <w:rsid w:val="00A73257"/>
    <w:rsid w:val="00A76941"/>
    <w:rsid w:val="00A86323"/>
    <w:rsid w:val="00A90511"/>
    <w:rsid w:val="00A9081F"/>
    <w:rsid w:val="00A9188C"/>
    <w:rsid w:val="00A91D14"/>
    <w:rsid w:val="00A95351"/>
    <w:rsid w:val="00A97002"/>
    <w:rsid w:val="00A97A52"/>
    <w:rsid w:val="00AA09A5"/>
    <w:rsid w:val="00AA0D6A"/>
    <w:rsid w:val="00AA18C6"/>
    <w:rsid w:val="00AA2DF8"/>
    <w:rsid w:val="00AA3313"/>
    <w:rsid w:val="00AA6DEA"/>
    <w:rsid w:val="00AB58BF"/>
    <w:rsid w:val="00AC26FE"/>
    <w:rsid w:val="00AC40B3"/>
    <w:rsid w:val="00AC62BB"/>
    <w:rsid w:val="00AC66B2"/>
    <w:rsid w:val="00AC6AE6"/>
    <w:rsid w:val="00AD0751"/>
    <w:rsid w:val="00AD4A47"/>
    <w:rsid w:val="00AD50C2"/>
    <w:rsid w:val="00AD50C5"/>
    <w:rsid w:val="00AD59F1"/>
    <w:rsid w:val="00AD77C4"/>
    <w:rsid w:val="00AE25BF"/>
    <w:rsid w:val="00AE4D82"/>
    <w:rsid w:val="00AE5F49"/>
    <w:rsid w:val="00AF0C13"/>
    <w:rsid w:val="00AF32E1"/>
    <w:rsid w:val="00AF67C3"/>
    <w:rsid w:val="00B0176B"/>
    <w:rsid w:val="00B03AF5"/>
    <w:rsid w:val="00B03C01"/>
    <w:rsid w:val="00B0651B"/>
    <w:rsid w:val="00B078D6"/>
    <w:rsid w:val="00B1028F"/>
    <w:rsid w:val="00B10C3A"/>
    <w:rsid w:val="00B11D27"/>
    <w:rsid w:val="00B1248D"/>
    <w:rsid w:val="00B14709"/>
    <w:rsid w:val="00B21E5B"/>
    <w:rsid w:val="00B253B8"/>
    <w:rsid w:val="00B2743D"/>
    <w:rsid w:val="00B300EC"/>
    <w:rsid w:val="00B3015C"/>
    <w:rsid w:val="00B344D8"/>
    <w:rsid w:val="00B34D67"/>
    <w:rsid w:val="00B43A8C"/>
    <w:rsid w:val="00B441E1"/>
    <w:rsid w:val="00B46E32"/>
    <w:rsid w:val="00B567D1"/>
    <w:rsid w:val="00B57A93"/>
    <w:rsid w:val="00B65372"/>
    <w:rsid w:val="00B657DC"/>
    <w:rsid w:val="00B73B4C"/>
    <w:rsid w:val="00B73F75"/>
    <w:rsid w:val="00B74008"/>
    <w:rsid w:val="00B74E5D"/>
    <w:rsid w:val="00B8190E"/>
    <w:rsid w:val="00B84806"/>
    <w:rsid w:val="00B8483E"/>
    <w:rsid w:val="00B9148A"/>
    <w:rsid w:val="00B946CD"/>
    <w:rsid w:val="00B96481"/>
    <w:rsid w:val="00BA302E"/>
    <w:rsid w:val="00BA3A53"/>
    <w:rsid w:val="00BA3C54"/>
    <w:rsid w:val="00BA4095"/>
    <w:rsid w:val="00BA521F"/>
    <w:rsid w:val="00BA5B43"/>
    <w:rsid w:val="00BB40D2"/>
    <w:rsid w:val="00BB5EBF"/>
    <w:rsid w:val="00BC468E"/>
    <w:rsid w:val="00BC642A"/>
    <w:rsid w:val="00BD2577"/>
    <w:rsid w:val="00BE03B4"/>
    <w:rsid w:val="00BE3E7B"/>
    <w:rsid w:val="00BF029D"/>
    <w:rsid w:val="00BF1D08"/>
    <w:rsid w:val="00BF296C"/>
    <w:rsid w:val="00BF380B"/>
    <w:rsid w:val="00BF7C9D"/>
    <w:rsid w:val="00C01E8C"/>
    <w:rsid w:val="00C02DF6"/>
    <w:rsid w:val="00C03E01"/>
    <w:rsid w:val="00C07732"/>
    <w:rsid w:val="00C10F2B"/>
    <w:rsid w:val="00C1261D"/>
    <w:rsid w:val="00C139B5"/>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504C9"/>
    <w:rsid w:val="00C50F7C"/>
    <w:rsid w:val="00C5110A"/>
    <w:rsid w:val="00C51704"/>
    <w:rsid w:val="00C529AF"/>
    <w:rsid w:val="00C5591F"/>
    <w:rsid w:val="00C55C21"/>
    <w:rsid w:val="00C57C50"/>
    <w:rsid w:val="00C622E2"/>
    <w:rsid w:val="00C63CEE"/>
    <w:rsid w:val="00C679E0"/>
    <w:rsid w:val="00C715CA"/>
    <w:rsid w:val="00C7437C"/>
    <w:rsid w:val="00C7495D"/>
    <w:rsid w:val="00C77CE9"/>
    <w:rsid w:val="00C8021F"/>
    <w:rsid w:val="00C80C5C"/>
    <w:rsid w:val="00C81F76"/>
    <w:rsid w:val="00C87D45"/>
    <w:rsid w:val="00C92534"/>
    <w:rsid w:val="00C93D04"/>
    <w:rsid w:val="00C93ED6"/>
    <w:rsid w:val="00C94E0A"/>
    <w:rsid w:val="00CA0968"/>
    <w:rsid w:val="00CA168E"/>
    <w:rsid w:val="00CB0647"/>
    <w:rsid w:val="00CB15F9"/>
    <w:rsid w:val="00CB4236"/>
    <w:rsid w:val="00CB450C"/>
    <w:rsid w:val="00CB4986"/>
    <w:rsid w:val="00CB4BE4"/>
    <w:rsid w:val="00CC2D44"/>
    <w:rsid w:val="00CC72A4"/>
    <w:rsid w:val="00CD3153"/>
    <w:rsid w:val="00CD328A"/>
    <w:rsid w:val="00CD6B62"/>
    <w:rsid w:val="00CF195B"/>
    <w:rsid w:val="00CF4B69"/>
    <w:rsid w:val="00CF6810"/>
    <w:rsid w:val="00D01B88"/>
    <w:rsid w:val="00D06117"/>
    <w:rsid w:val="00D077F2"/>
    <w:rsid w:val="00D1344E"/>
    <w:rsid w:val="00D214F2"/>
    <w:rsid w:val="00D21FAC"/>
    <w:rsid w:val="00D27AFB"/>
    <w:rsid w:val="00D27DF5"/>
    <w:rsid w:val="00D30172"/>
    <w:rsid w:val="00D30AF4"/>
    <w:rsid w:val="00D31CC8"/>
    <w:rsid w:val="00D32678"/>
    <w:rsid w:val="00D338BB"/>
    <w:rsid w:val="00D367DA"/>
    <w:rsid w:val="00D4303D"/>
    <w:rsid w:val="00D47AC6"/>
    <w:rsid w:val="00D50691"/>
    <w:rsid w:val="00D521C1"/>
    <w:rsid w:val="00D61B47"/>
    <w:rsid w:val="00D675D0"/>
    <w:rsid w:val="00D71F40"/>
    <w:rsid w:val="00D77416"/>
    <w:rsid w:val="00D775ED"/>
    <w:rsid w:val="00D80FC6"/>
    <w:rsid w:val="00D81CC7"/>
    <w:rsid w:val="00D84BF4"/>
    <w:rsid w:val="00D91B8F"/>
    <w:rsid w:val="00D9475C"/>
    <w:rsid w:val="00D94917"/>
    <w:rsid w:val="00DA1A9A"/>
    <w:rsid w:val="00DA2150"/>
    <w:rsid w:val="00DA3941"/>
    <w:rsid w:val="00DA74F3"/>
    <w:rsid w:val="00DB0329"/>
    <w:rsid w:val="00DB51B1"/>
    <w:rsid w:val="00DB54F0"/>
    <w:rsid w:val="00DB69F3"/>
    <w:rsid w:val="00DB6EAF"/>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3670"/>
    <w:rsid w:val="00E33F13"/>
    <w:rsid w:val="00E34601"/>
    <w:rsid w:val="00E418DE"/>
    <w:rsid w:val="00E47553"/>
    <w:rsid w:val="00E52C57"/>
    <w:rsid w:val="00E55CFE"/>
    <w:rsid w:val="00E57E0C"/>
    <w:rsid w:val="00E57E7D"/>
    <w:rsid w:val="00E611E4"/>
    <w:rsid w:val="00E61989"/>
    <w:rsid w:val="00E64184"/>
    <w:rsid w:val="00E67D0A"/>
    <w:rsid w:val="00E72E74"/>
    <w:rsid w:val="00E8009B"/>
    <w:rsid w:val="00E84CD8"/>
    <w:rsid w:val="00E9037D"/>
    <w:rsid w:val="00E90B85"/>
    <w:rsid w:val="00E91679"/>
    <w:rsid w:val="00E92452"/>
    <w:rsid w:val="00E94CC1"/>
    <w:rsid w:val="00E96431"/>
    <w:rsid w:val="00EA2571"/>
    <w:rsid w:val="00EA3B90"/>
    <w:rsid w:val="00EB2216"/>
    <w:rsid w:val="00EB329B"/>
    <w:rsid w:val="00EB32DD"/>
    <w:rsid w:val="00EC3039"/>
    <w:rsid w:val="00EC5235"/>
    <w:rsid w:val="00ED18C0"/>
    <w:rsid w:val="00ED48A7"/>
    <w:rsid w:val="00ED4EF9"/>
    <w:rsid w:val="00ED6B03"/>
    <w:rsid w:val="00ED7A5B"/>
    <w:rsid w:val="00EE00CB"/>
    <w:rsid w:val="00EE3FD7"/>
    <w:rsid w:val="00EE5A38"/>
    <w:rsid w:val="00EE6503"/>
    <w:rsid w:val="00EE6647"/>
    <w:rsid w:val="00EF193F"/>
    <w:rsid w:val="00F02717"/>
    <w:rsid w:val="00F07C92"/>
    <w:rsid w:val="00F138AB"/>
    <w:rsid w:val="00F14B43"/>
    <w:rsid w:val="00F16EA8"/>
    <w:rsid w:val="00F203C7"/>
    <w:rsid w:val="00F215E2"/>
    <w:rsid w:val="00F21E3F"/>
    <w:rsid w:val="00F30D73"/>
    <w:rsid w:val="00F35ABB"/>
    <w:rsid w:val="00F36EEA"/>
    <w:rsid w:val="00F41A27"/>
    <w:rsid w:val="00F4338D"/>
    <w:rsid w:val="00F43512"/>
    <w:rsid w:val="00F436EF"/>
    <w:rsid w:val="00F440D3"/>
    <w:rsid w:val="00F446AC"/>
    <w:rsid w:val="00F46EAF"/>
    <w:rsid w:val="00F47C84"/>
    <w:rsid w:val="00F5774F"/>
    <w:rsid w:val="00F62688"/>
    <w:rsid w:val="00F65869"/>
    <w:rsid w:val="00F72419"/>
    <w:rsid w:val="00F72C77"/>
    <w:rsid w:val="00F76BE5"/>
    <w:rsid w:val="00F81722"/>
    <w:rsid w:val="00F83D11"/>
    <w:rsid w:val="00F921F1"/>
    <w:rsid w:val="00F96097"/>
    <w:rsid w:val="00F97D6C"/>
    <w:rsid w:val="00FA25CD"/>
    <w:rsid w:val="00FA4FBD"/>
    <w:rsid w:val="00FA6651"/>
    <w:rsid w:val="00FA7454"/>
    <w:rsid w:val="00FA7843"/>
    <w:rsid w:val="00FB127E"/>
    <w:rsid w:val="00FB33AA"/>
    <w:rsid w:val="00FB3752"/>
    <w:rsid w:val="00FB7BD1"/>
    <w:rsid w:val="00FC0804"/>
    <w:rsid w:val="00FC0A96"/>
    <w:rsid w:val="00FC3028"/>
    <w:rsid w:val="00FC3B6D"/>
    <w:rsid w:val="00FC52E9"/>
    <w:rsid w:val="00FD3A4E"/>
    <w:rsid w:val="00FD4FD1"/>
    <w:rsid w:val="00FD6800"/>
    <w:rsid w:val="00FD7528"/>
    <w:rsid w:val="00FD7984"/>
    <w:rsid w:val="00FE23D4"/>
    <w:rsid w:val="00FE283F"/>
    <w:rsid w:val="00FE2EED"/>
    <w:rsid w:val="00FE4F35"/>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C6FF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1021</Words>
  <Characters>5835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cp:lastModifiedBy>
  <cp:revision>166</cp:revision>
  <cp:lastPrinted>2000-02-29T11:31:00Z</cp:lastPrinted>
  <dcterms:created xsi:type="dcterms:W3CDTF">2022-09-23T13:18:00Z</dcterms:created>
  <dcterms:modified xsi:type="dcterms:W3CDTF">2022-09-30T08:05:00Z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